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F71" w:rsidRPr="00565D37" w:rsidRDefault="00DE7F71" w:rsidP="005150DC">
      <w:pPr>
        <w:pStyle w:val="CRCoverPage"/>
        <w:tabs>
          <w:tab w:val="right" w:pos="9020"/>
        </w:tabs>
        <w:spacing w:after="0"/>
        <w:rPr>
          <w:rFonts w:eastAsia="宋体" w:cs="Arial"/>
          <w:b/>
          <w:noProof/>
          <w:sz w:val="22"/>
          <w:szCs w:val="22"/>
          <w:lang w:val="en-US"/>
        </w:rPr>
      </w:pPr>
      <w:bookmarkStart w:id="0" w:name="_Toc193024528"/>
      <w:r w:rsidRPr="00DF7646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DF7646">
        <w:rPr>
          <w:rFonts w:eastAsia="宋体" w:cs="Arial"/>
          <w:b/>
          <w:noProof/>
          <w:sz w:val="22"/>
          <w:szCs w:val="22"/>
        </w:rPr>
        <w:t>SG-RAN WG</w:t>
      </w:r>
      <w:r w:rsidR="00865520" w:rsidRPr="00DF7646">
        <w:rPr>
          <w:rFonts w:eastAsia="宋体" w:cs="Arial"/>
          <w:b/>
          <w:noProof/>
          <w:sz w:val="22"/>
          <w:szCs w:val="22"/>
        </w:rPr>
        <w:t>2</w:t>
      </w:r>
      <w:r w:rsidR="008872C9">
        <w:rPr>
          <w:rFonts w:eastAsia="宋体" w:cs="Arial"/>
          <w:b/>
          <w:noProof/>
          <w:sz w:val="22"/>
          <w:szCs w:val="22"/>
        </w:rPr>
        <w:t xml:space="preserve"> meeting </w:t>
      </w:r>
      <w:r w:rsidR="00DF575F">
        <w:rPr>
          <w:rFonts w:eastAsia="宋体" w:cs="Arial"/>
          <w:b/>
          <w:noProof/>
          <w:sz w:val="22"/>
          <w:szCs w:val="22"/>
          <w:lang w:eastAsia="zh-CN"/>
        </w:rPr>
        <w:t>#10</w:t>
      </w:r>
      <w:r w:rsidR="00FC4E58">
        <w:rPr>
          <w:rFonts w:eastAsia="宋体" w:cs="Arial"/>
          <w:b/>
          <w:noProof/>
          <w:sz w:val="22"/>
          <w:szCs w:val="22"/>
          <w:lang w:eastAsia="zh-CN"/>
        </w:rPr>
        <w:t>6</w:t>
      </w:r>
      <w:r w:rsidR="005150DC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5150DC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BA41CA" w:rsidRPr="00BA41CA">
        <w:rPr>
          <w:rFonts w:eastAsia="宋体" w:cs="Arial"/>
          <w:b/>
          <w:noProof/>
          <w:sz w:val="22"/>
          <w:szCs w:val="22"/>
        </w:rPr>
        <w:t>R2-1906968</w:t>
      </w:r>
    </w:p>
    <w:p w:rsidR="000E09A0" w:rsidRPr="00DF7646" w:rsidRDefault="00FC4E58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>
        <w:rPr>
          <w:rFonts w:eastAsia="宋体" w:cs="Arial"/>
          <w:b/>
          <w:noProof/>
          <w:sz w:val="22"/>
          <w:szCs w:val="22"/>
          <w:lang w:eastAsia="zh-CN"/>
        </w:rPr>
        <w:t>Reno</w:t>
      </w:r>
      <w:r w:rsidR="008872C9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宋体" w:cs="Arial"/>
          <w:b/>
          <w:noProof/>
          <w:sz w:val="22"/>
          <w:szCs w:val="22"/>
          <w:lang w:eastAsia="zh-CN"/>
        </w:rPr>
        <w:t>USA</w:t>
      </w:r>
      <w:r w:rsidR="008872C9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宋体" w:cs="Arial"/>
          <w:b/>
          <w:noProof/>
          <w:sz w:val="22"/>
          <w:szCs w:val="22"/>
          <w:lang w:eastAsia="zh-CN"/>
        </w:rPr>
        <w:t>13</w:t>
      </w:r>
      <w:r w:rsidR="008872C9" w:rsidRPr="00803C47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="008872C9" w:rsidRPr="00F13442">
        <w:rPr>
          <w:rFonts w:eastAsia="宋体" w:cs="Arial"/>
          <w:b/>
          <w:noProof/>
          <w:sz w:val="22"/>
          <w:szCs w:val="22"/>
          <w:lang w:eastAsia="zh-CN"/>
        </w:rPr>
        <w:t>– 1</w:t>
      </w:r>
      <w:r>
        <w:rPr>
          <w:rFonts w:eastAsia="宋体" w:cs="Arial"/>
          <w:b/>
          <w:noProof/>
          <w:sz w:val="22"/>
          <w:szCs w:val="22"/>
          <w:lang w:eastAsia="zh-CN"/>
        </w:rPr>
        <w:t>7</w:t>
      </w:r>
      <w:r w:rsidR="008872C9" w:rsidRPr="00EE61E0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="008872C9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>
        <w:rPr>
          <w:rFonts w:eastAsia="宋体" w:cs="Arial"/>
          <w:b/>
          <w:noProof/>
          <w:sz w:val="22"/>
          <w:szCs w:val="22"/>
          <w:lang w:eastAsia="zh-CN"/>
        </w:rPr>
        <w:t>May</w:t>
      </w:r>
      <w:r w:rsidR="008872C9" w:rsidRPr="00F13442">
        <w:rPr>
          <w:rFonts w:eastAsia="宋体" w:cs="Arial"/>
          <w:b/>
          <w:noProof/>
          <w:sz w:val="22"/>
          <w:szCs w:val="22"/>
          <w:lang w:eastAsia="zh-CN"/>
        </w:rPr>
        <w:t>, 2019</w:t>
      </w:r>
      <w:r w:rsidR="009567B9">
        <w:rPr>
          <w:rFonts w:eastAsia="宋体" w:cs="Arial"/>
          <w:b/>
          <w:noProof/>
          <w:sz w:val="22"/>
          <w:szCs w:val="22"/>
          <w:lang w:eastAsia="zh-CN"/>
        </w:rPr>
        <w:t xml:space="preserve">                                         </w:t>
      </w:r>
      <w:r w:rsidR="0093763E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>
        <w:rPr>
          <w:rFonts w:eastAsia="宋体" w:cs="Arial"/>
          <w:b/>
          <w:noProof/>
          <w:sz w:val="22"/>
          <w:szCs w:val="22"/>
          <w:lang w:eastAsia="zh-CN"/>
        </w:rPr>
        <w:t xml:space="preserve">      </w:t>
      </w:r>
      <w:r w:rsidR="0093763E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9567B9" w:rsidRPr="0093763E">
        <w:rPr>
          <w:rFonts w:eastAsia="宋体" w:cs="Arial"/>
          <w:b/>
          <w:i/>
          <w:noProof/>
          <w:szCs w:val="22"/>
          <w:lang w:eastAsia="zh-CN"/>
        </w:rPr>
        <w:t>Resubmission of R2-190</w:t>
      </w:r>
      <w:r>
        <w:rPr>
          <w:rFonts w:eastAsia="宋体" w:cs="Arial"/>
          <w:b/>
          <w:i/>
          <w:noProof/>
          <w:szCs w:val="22"/>
          <w:lang w:eastAsia="zh-CN"/>
        </w:rPr>
        <w:t>3975</w:t>
      </w:r>
      <w:r w:rsidR="00472D1C" w:rsidRPr="00A80F52">
        <w:rPr>
          <w:rFonts w:eastAsia="宋体" w:cs="Arial"/>
          <w:b/>
          <w:i/>
          <w:noProof/>
          <w:sz w:val="22"/>
          <w:szCs w:val="22"/>
          <w:lang w:eastAsia="zh-CN"/>
        </w:rPr>
        <w:tab/>
      </w:r>
      <w:r w:rsidR="007B51B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:rsidR="00016E05" w:rsidRPr="00870C22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:rsidR="00997F4A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Source: </w:t>
      </w:r>
      <w:r w:rsidRPr="00DF7646">
        <w:rPr>
          <w:rFonts w:ascii="Arial" w:eastAsia="Times New Roman" w:hAnsi="Arial" w:cs="Arial"/>
          <w:b/>
        </w:rPr>
        <w:tab/>
      </w:r>
      <w:r w:rsidR="007538D1" w:rsidRPr="00EB13E6">
        <w:rPr>
          <w:rFonts w:ascii="Arial" w:eastAsia="Times New Roman" w:hAnsi="Arial" w:cs="Arial"/>
        </w:rPr>
        <w:t>Huawei</w:t>
      </w:r>
      <w:r w:rsidR="006721AF" w:rsidRPr="00EB13E6">
        <w:rPr>
          <w:rFonts w:ascii="Arial" w:eastAsia="Times New Roman" w:hAnsi="Arial" w:cs="Arial"/>
        </w:rPr>
        <w:t>, HiSilicon</w:t>
      </w:r>
      <w:r w:rsidR="004B0860">
        <w:rPr>
          <w:rFonts w:ascii="Arial" w:eastAsia="Times New Roman" w:hAnsi="Arial" w:cs="Arial"/>
        </w:rPr>
        <w:t xml:space="preserve"> </w:t>
      </w:r>
    </w:p>
    <w:p w:rsidR="00997F4A" w:rsidRPr="00DF7646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Title: </w:t>
      </w:r>
      <w:r w:rsidRPr="00DF7646">
        <w:rPr>
          <w:rFonts w:ascii="Arial" w:eastAsia="Times New Roman" w:hAnsi="Arial" w:cs="Arial"/>
          <w:b/>
        </w:rPr>
        <w:tab/>
      </w:r>
      <w:r w:rsidR="00EB13E6">
        <w:rPr>
          <w:rFonts w:ascii="Arial" w:eastAsia="宋体" w:hAnsi="Arial" w:cs="Arial" w:hint="eastAsia"/>
          <w:b/>
          <w:lang w:eastAsia="zh-CN"/>
        </w:rPr>
        <w:tab/>
      </w:r>
      <w:r w:rsidR="002A0C39" w:rsidRPr="002A0C39">
        <w:rPr>
          <w:rFonts w:ascii="Arial" w:eastAsia="宋体" w:hAnsi="Arial" w:cs="Arial"/>
          <w:lang w:eastAsia="zh-CN"/>
        </w:rPr>
        <w:t>Support of traffic terminated at MT of IAB node</w:t>
      </w:r>
    </w:p>
    <w:p w:rsidR="00BA323F" w:rsidRPr="008B351C" w:rsidRDefault="00BA323F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DF7646">
        <w:rPr>
          <w:rFonts w:ascii="Arial" w:eastAsia="Times New Roman" w:hAnsi="Arial" w:cs="Arial"/>
          <w:b/>
        </w:rPr>
        <w:t>Agenda Item:</w:t>
      </w:r>
      <w:r w:rsidRPr="00DF7646">
        <w:rPr>
          <w:rFonts w:ascii="Arial" w:eastAsia="Times New Roman" w:hAnsi="Arial" w:cs="Arial"/>
          <w:b/>
        </w:rPr>
        <w:tab/>
      </w:r>
      <w:bookmarkStart w:id="2" w:name="Source"/>
      <w:bookmarkEnd w:id="2"/>
      <w:r w:rsidR="00A04508" w:rsidRPr="008872C9">
        <w:rPr>
          <w:rFonts w:ascii="Arial" w:eastAsia="Times New Roman" w:hAnsi="Arial" w:cs="Arial"/>
        </w:rPr>
        <w:t>11.1.2</w:t>
      </w:r>
    </w:p>
    <w:p w:rsidR="000055EC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>Document for:</w:t>
      </w:r>
      <w:r w:rsidR="00B7211A" w:rsidRPr="00DF7646">
        <w:rPr>
          <w:rFonts w:ascii="Arial" w:eastAsia="Times New Roman" w:hAnsi="Arial" w:cs="Arial"/>
          <w:b/>
        </w:rPr>
        <w:tab/>
      </w:r>
      <w:bookmarkStart w:id="3" w:name="DocumentFor"/>
      <w:bookmarkEnd w:id="3"/>
      <w:r w:rsidR="00EB13E6">
        <w:rPr>
          <w:rFonts w:ascii="Arial" w:eastAsia="宋体" w:hAnsi="Arial" w:cs="Arial" w:hint="eastAsia"/>
          <w:b/>
          <w:lang w:eastAsia="zh-CN"/>
        </w:rPr>
        <w:tab/>
      </w:r>
      <w:r w:rsidR="00944483" w:rsidRPr="00DF7646">
        <w:rPr>
          <w:rFonts w:ascii="Arial" w:eastAsia="Times New Roman" w:hAnsi="Arial" w:cs="Arial"/>
        </w:rPr>
        <w:t>Discussion and Decision</w:t>
      </w:r>
    </w:p>
    <w:p w:rsidR="00AC4F17" w:rsidRPr="00DF7646" w:rsidRDefault="00997F4A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Introduction</w:t>
      </w:r>
    </w:p>
    <w:p w:rsidR="003D7AE3" w:rsidRDefault="006D67A1" w:rsidP="0095363D">
      <w:pPr>
        <w:spacing w:after="0"/>
        <w:jc w:val="both"/>
        <w:rPr>
          <w:rFonts w:eastAsia="Times New Roman"/>
          <w:sz w:val="20"/>
        </w:rPr>
      </w:pPr>
      <w:r>
        <w:rPr>
          <w:rFonts w:eastAsia="Times New Roman"/>
          <w:sz w:val="20"/>
        </w:rPr>
        <w:t xml:space="preserve"> </w:t>
      </w:r>
      <w:r w:rsidR="0014120D">
        <w:rPr>
          <w:rFonts w:eastAsia="Times New Roman"/>
          <w:sz w:val="20"/>
        </w:rPr>
        <w:t>In last RAN3 #103bis meeting, two possible solutions are discussed for IAB node’s OAM connectivity, one is via PDU session</w:t>
      </w:r>
      <w:r w:rsidR="0014120D">
        <w:rPr>
          <w:rFonts w:eastAsiaTheme="minorEastAsia" w:hint="eastAsia"/>
          <w:sz w:val="20"/>
          <w:lang w:eastAsia="zh-CN"/>
        </w:rPr>
        <w:t xml:space="preserve">/PDN connection, </w:t>
      </w:r>
      <w:r w:rsidR="0014120D">
        <w:rPr>
          <w:rFonts w:eastAsiaTheme="minorEastAsia"/>
          <w:sz w:val="20"/>
          <w:lang w:eastAsia="zh-CN"/>
        </w:rPr>
        <w:t>and the</w:t>
      </w:r>
      <w:r w:rsidR="0014120D">
        <w:rPr>
          <w:rFonts w:eastAsiaTheme="minorEastAsia" w:hint="eastAsia"/>
          <w:sz w:val="20"/>
          <w:lang w:eastAsia="zh-CN"/>
        </w:rPr>
        <w:t xml:space="preserve"> other one is via BH IP layer.</w:t>
      </w:r>
      <w:r w:rsidR="0014120D">
        <w:rPr>
          <w:rFonts w:eastAsia="Times New Roman"/>
          <w:sz w:val="20"/>
        </w:rPr>
        <w:t xml:space="preserve"> </w:t>
      </w:r>
      <w:r w:rsidR="001F7809">
        <w:rPr>
          <w:rFonts w:eastAsiaTheme="minorEastAsia" w:hint="eastAsia"/>
          <w:sz w:val="20"/>
          <w:lang w:eastAsia="zh-CN"/>
        </w:rPr>
        <w:t xml:space="preserve">Thus, </w:t>
      </w:r>
      <w:r w:rsidR="000F6115">
        <w:rPr>
          <w:rFonts w:eastAsiaTheme="minorEastAsia"/>
          <w:sz w:val="20"/>
          <w:lang w:eastAsia="zh-CN"/>
        </w:rPr>
        <w:t xml:space="preserve">if the first solution is agreed, the </w:t>
      </w:r>
      <w:r>
        <w:rPr>
          <w:rFonts w:eastAsia="Times New Roman"/>
          <w:sz w:val="20"/>
        </w:rPr>
        <w:t>IAB node</w:t>
      </w:r>
      <w:r w:rsidR="001F7809">
        <w:rPr>
          <w:rFonts w:eastAsia="Times New Roman"/>
          <w:sz w:val="20"/>
        </w:rPr>
        <w:t xml:space="preserve"> may establish PDU session</w:t>
      </w:r>
      <w:r w:rsidR="001F7809">
        <w:rPr>
          <w:rFonts w:eastAsiaTheme="minorEastAsia" w:hint="eastAsia"/>
          <w:sz w:val="20"/>
          <w:lang w:eastAsia="zh-CN"/>
        </w:rPr>
        <w:t>/PDN connection towards UPF/PGW</w:t>
      </w:r>
      <w:r w:rsidR="001F7809">
        <w:rPr>
          <w:rFonts w:eastAsiaTheme="minorEastAsia"/>
          <w:sz w:val="20"/>
          <w:lang w:eastAsia="zh-CN"/>
        </w:rPr>
        <w:t>, and transmit its own OAM traffic through such user plane connection</w:t>
      </w:r>
      <w:r w:rsidR="000F6115">
        <w:rPr>
          <w:rFonts w:eastAsiaTheme="minorEastAsia"/>
          <w:sz w:val="20"/>
          <w:lang w:eastAsia="zh-CN"/>
        </w:rPr>
        <w:t>, this kind of user plane traffic terminates at the IAB node MT</w:t>
      </w:r>
      <w:r w:rsidR="001F7809">
        <w:rPr>
          <w:rFonts w:eastAsiaTheme="minorEastAsia"/>
          <w:sz w:val="20"/>
          <w:lang w:eastAsia="zh-CN"/>
        </w:rPr>
        <w:t xml:space="preserve">. In addition, the IAB node MT also has control plane connection to support RRC and NAS message transmission, and such control plane traffic terminates at the MT part of IAB node. </w:t>
      </w:r>
      <w:r w:rsidR="00EF51E9">
        <w:rPr>
          <w:rFonts w:eastAsia="Times New Roman"/>
          <w:sz w:val="20"/>
        </w:rPr>
        <w:t>These traffics terminated at MT can be defined as MT-access traffic.</w:t>
      </w:r>
      <w:r>
        <w:rPr>
          <w:rFonts w:eastAsia="Times New Roman"/>
          <w:sz w:val="20"/>
        </w:rPr>
        <w:t xml:space="preserve">  </w:t>
      </w:r>
    </w:p>
    <w:p w:rsidR="00136EA3" w:rsidRDefault="0095363D" w:rsidP="00B8188A">
      <w:pPr>
        <w:spacing w:after="0"/>
        <w:jc w:val="both"/>
        <w:rPr>
          <w:rFonts w:eastAsia="Times New Roman"/>
          <w:sz w:val="20"/>
        </w:rPr>
      </w:pPr>
      <w:r>
        <w:rPr>
          <w:rFonts w:eastAsia="Times New Roman"/>
          <w:sz w:val="20"/>
        </w:rPr>
        <w:t>As shown in the section 8.2.7 of</w:t>
      </w:r>
      <w:r w:rsidR="006D67A1">
        <w:rPr>
          <w:rFonts w:eastAsia="Times New Roman"/>
          <w:sz w:val="20"/>
        </w:rPr>
        <w:t xml:space="preserve"> </w:t>
      </w:r>
      <w:r>
        <w:rPr>
          <w:rFonts w:eastAsia="Times New Roman"/>
          <w:sz w:val="20"/>
        </w:rPr>
        <w:fldChar w:fldCharType="begin"/>
      </w:r>
      <w:r>
        <w:rPr>
          <w:rFonts w:eastAsia="Times New Roman"/>
          <w:sz w:val="20"/>
        </w:rPr>
        <w:instrText xml:space="preserve"> REF _Ref535594540 \r \h </w:instrText>
      </w:r>
      <w:r>
        <w:rPr>
          <w:rFonts w:eastAsia="Times New Roman"/>
          <w:sz w:val="20"/>
        </w:rPr>
      </w:r>
      <w:r>
        <w:rPr>
          <w:rFonts w:eastAsia="Times New Roman"/>
          <w:sz w:val="20"/>
        </w:rPr>
        <w:fldChar w:fldCharType="separate"/>
      </w:r>
      <w:r>
        <w:rPr>
          <w:rFonts w:eastAsia="Times New Roman"/>
          <w:sz w:val="20"/>
        </w:rPr>
        <w:t>[1]</w:t>
      </w:r>
      <w:r>
        <w:rPr>
          <w:rFonts w:eastAsia="Times New Roman"/>
          <w:sz w:val="20"/>
        </w:rPr>
        <w:fldChar w:fldCharType="end"/>
      </w:r>
      <w:r>
        <w:rPr>
          <w:rFonts w:eastAsia="Times New Roman"/>
          <w:sz w:val="20"/>
        </w:rPr>
        <w:t xml:space="preserve">, how to support </w:t>
      </w:r>
      <w:r w:rsidR="00136EA3">
        <w:rPr>
          <w:rFonts w:eastAsia="Times New Roman"/>
          <w:sz w:val="20"/>
        </w:rPr>
        <w:t xml:space="preserve">the MT traffic is discussed, </w:t>
      </w:r>
      <w:r w:rsidR="00B8188A">
        <w:rPr>
          <w:rFonts w:eastAsia="Times New Roman"/>
          <w:sz w:val="20"/>
        </w:rPr>
        <w:t xml:space="preserve">two </w:t>
      </w:r>
      <w:r w:rsidR="00F01F26">
        <w:rPr>
          <w:rFonts w:eastAsia="Times New Roman"/>
          <w:sz w:val="20"/>
        </w:rPr>
        <w:t>candidate solutions are proposed</w:t>
      </w:r>
      <w:r w:rsidR="00136EA3">
        <w:rPr>
          <w:rFonts w:eastAsia="Times New Roman"/>
          <w:sz w:val="20"/>
        </w:rPr>
        <w:t xml:space="preserve"> and compared</w:t>
      </w:r>
      <w:r w:rsidR="00F01F26">
        <w:rPr>
          <w:rFonts w:eastAsia="Times New Roman"/>
          <w:sz w:val="20"/>
        </w:rPr>
        <w:t xml:space="preserve">. </w:t>
      </w:r>
    </w:p>
    <w:p w:rsidR="00136EA3" w:rsidRPr="00136EA3" w:rsidRDefault="00136EA3" w:rsidP="00136EA3">
      <w:pPr>
        <w:pStyle w:val="TH"/>
        <w:rPr>
          <w:i/>
          <w:sz w:val="20"/>
        </w:rPr>
      </w:pPr>
      <w:r w:rsidRPr="00136EA3">
        <w:rPr>
          <w:i/>
          <w:sz w:val="20"/>
        </w:rPr>
        <w:t>Table 8.2.7-1: Comparison between transport of MT’s own traffic on MT’s backhaul RLC channel or on access RLC channel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3"/>
        <w:gridCol w:w="4748"/>
      </w:tblGrid>
      <w:tr w:rsidR="00136EA3" w:rsidRPr="00AF64A2" w:rsidTr="00B3472E">
        <w:tc>
          <w:tcPr>
            <w:tcW w:w="4878" w:type="dxa"/>
            <w:shd w:val="clear" w:color="auto" w:fill="auto"/>
          </w:tcPr>
          <w:p w:rsidR="00136EA3" w:rsidRPr="00136EA3" w:rsidRDefault="00136EA3" w:rsidP="00B3472E">
            <w:pPr>
              <w:pStyle w:val="TAH"/>
              <w:rPr>
                <w:i/>
                <w:lang w:eastAsia="ja-JP"/>
              </w:rPr>
            </w:pPr>
            <w:bookmarkStart w:id="4" w:name="OLE_LINK55"/>
            <w:r w:rsidRPr="00136EA3">
              <w:rPr>
                <w:i/>
                <w:lang w:eastAsia="ja-JP"/>
              </w:rPr>
              <w:t xml:space="preserve">MT’s own traffic transported on </w:t>
            </w:r>
            <w:r w:rsidRPr="0098408D">
              <w:rPr>
                <w:i/>
                <w:highlight w:val="yellow"/>
                <w:lang w:eastAsia="ja-JP"/>
              </w:rPr>
              <w:t>backhaul RLC channel</w:t>
            </w:r>
            <w:bookmarkEnd w:id="4"/>
          </w:p>
        </w:tc>
        <w:tc>
          <w:tcPr>
            <w:tcW w:w="4753" w:type="dxa"/>
            <w:shd w:val="clear" w:color="auto" w:fill="auto"/>
          </w:tcPr>
          <w:p w:rsidR="00136EA3" w:rsidRPr="00136EA3" w:rsidRDefault="00136EA3" w:rsidP="00B3472E">
            <w:pPr>
              <w:pStyle w:val="TAH"/>
              <w:rPr>
                <w:i/>
                <w:lang w:eastAsia="ja-JP"/>
              </w:rPr>
            </w:pPr>
            <w:r w:rsidRPr="00136EA3">
              <w:rPr>
                <w:i/>
                <w:lang w:eastAsia="ja-JP"/>
              </w:rPr>
              <w:t xml:space="preserve">MT’s own traffic transported on </w:t>
            </w:r>
            <w:r w:rsidRPr="0098408D">
              <w:rPr>
                <w:i/>
                <w:highlight w:val="yellow"/>
                <w:lang w:eastAsia="ja-JP"/>
              </w:rPr>
              <w:t>access RLC channel</w:t>
            </w:r>
            <w:r w:rsidRPr="00136EA3">
              <w:rPr>
                <w:i/>
                <w:lang w:eastAsia="ja-JP"/>
              </w:rPr>
              <w:t xml:space="preserve"> </w:t>
            </w:r>
          </w:p>
        </w:tc>
      </w:tr>
      <w:tr w:rsidR="00136EA3" w:rsidRPr="00AF64A2" w:rsidTr="00B3472E">
        <w:tc>
          <w:tcPr>
            <w:tcW w:w="4878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1.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>The logical channel space is not decreased through MT access traffic.</w:t>
            </w:r>
          </w:p>
        </w:tc>
        <w:tc>
          <w:tcPr>
            <w:tcW w:w="4753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1.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>Separate logical channel needs to be assigned for MT access traffic, which reduces the number of logical channels available for BH traffic.</w:t>
            </w:r>
          </w:p>
        </w:tc>
      </w:tr>
      <w:tr w:rsidR="00136EA3" w:rsidRPr="00AF64A2" w:rsidTr="00B3472E">
        <w:tc>
          <w:tcPr>
            <w:tcW w:w="4878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2.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 xml:space="preserve">Same processing rules are used for MT’s access traffic and BH traffic on last hop. </w:t>
            </w:r>
          </w:p>
        </w:tc>
        <w:tc>
          <w:tcPr>
            <w:tcW w:w="4753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2.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>Different processing rules are used for MT’s access traffic than for BH traffic on last hop.</w:t>
            </w:r>
          </w:p>
        </w:tc>
      </w:tr>
      <w:tr w:rsidR="00136EA3" w:rsidRPr="00AF64A2" w:rsidTr="00B3472E">
        <w:tc>
          <w:tcPr>
            <w:tcW w:w="4878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3.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>Different processing rules are used for MT-access traffic than for UE access traffic.</w:t>
            </w:r>
          </w:p>
        </w:tc>
        <w:tc>
          <w:tcPr>
            <w:tcW w:w="4753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3.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>Same processing rules are used for MT access traffic and UE access traffic.</w:t>
            </w:r>
          </w:p>
        </w:tc>
      </w:tr>
      <w:tr w:rsidR="00136EA3" w:rsidRPr="00AF64A2" w:rsidTr="00B3472E">
        <w:tc>
          <w:tcPr>
            <w:tcW w:w="4878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4.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>Additional overhead on last hop for MT’s access traffic due to F1*-U.</w:t>
            </w:r>
          </w:p>
        </w:tc>
        <w:tc>
          <w:tcPr>
            <w:tcW w:w="4753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4.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>No additional overhead on last hop for MT’s access traffic.</w:t>
            </w:r>
          </w:p>
        </w:tc>
      </w:tr>
    </w:tbl>
    <w:p w:rsidR="00136EA3" w:rsidRPr="00136EA3" w:rsidRDefault="00136EA3" w:rsidP="00B8188A">
      <w:pPr>
        <w:spacing w:after="0"/>
        <w:jc w:val="both"/>
        <w:rPr>
          <w:rFonts w:eastAsia="Times New Roman"/>
          <w:sz w:val="20"/>
        </w:rPr>
      </w:pPr>
    </w:p>
    <w:p w:rsidR="00771A35" w:rsidRPr="00B8188A" w:rsidRDefault="00F01F26" w:rsidP="00B8188A">
      <w:pPr>
        <w:spacing w:after="0"/>
        <w:jc w:val="both"/>
        <w:rPr>
          <w:rFonts w:eastAsiaTheme="minorEastAsia"/>
          <w:i/>
          <w:sz w:val="20"/>
          <w:lang w:eastAsia="zh-CN"/>
        </w:rPr>
      </w:pPr>
      <w:r>
        <w:rPr>
          <w:rFonts w:eastAsia="Times New Roman"/>
          <w:sz w:val="20"/>
        </w:rPr>
        <w:t>I</w:t>
      </w:r>
      <w:r w:rsidR="00B8188A">
        <w:rPr>
          <w:rFonts w:eastAsia="Times New Roman"/>
          <w:sz w:val="20"/>
        </w:rPr>
        <w:t xml:space="preserve">n this contribution, we are going to </w:t>
      </w:r>
      <w:r w:rsidR="00474F84">
        <w:rPr>
          <w:rFonts w:eastAsia="Times New Roman"/>
          <w:sz w:val="20"/>
        </w:rPr>
        <w:t xml:space="preserve">analyse how to support the </w:t>
      </w:r>
      <w:r w:rsidR="00361F9B" w:rsidRPr="00361F9B">
        <w:rPr>
          <w:rFonts w:eastAsia="Times New Roman"/>
          <w:sz w:val="20"/>
        </w:rPr>
        <w:t xml:space="preserve">MT’s own </w:t>
      </w:r>
      <w:r w:rsidR="00474F84">
        <w:rPr>
          <w:rFonts w:eastAsia="Times New Roman"/>
          <w:sz w:val="20"/>
        </w:rPr>
        <w:t>traffic</w:t>
      </w:r>
      <w:r w:rsidR="00B8188A">
        <w:rPr>
          <w:rFonts w:eastAsia="Times New Roman"/>
          <w:sz w:val="20"/>
        </w:rPr>
        <w:t xml:space="preserve"> for </w:t>
      </w:r>
      <w:r w:rsidR="008C3970">
        <w:rPr>
          <w:rFonts w:eastAsia="Times New Roman"/>
          <w:sz w:val="20"/>
        </w:rPr>
        <w:t xml:space="preserve">a </w:t>
      </w:r>
      <w:r w:rsidR="00B8188A">
        <w:rPr>
          <w:rFonts w:eastAsia="Times New Roman"/>
          <w:sz w:val="20"/>
        </w:rPr>
        <w:t>further step.</w:t>
      </w:r>
    </w:p>
    <w:p w:rsidR="00FE69FC" w:rsidRDefault="002167A3" w:rsidP="00FE69FC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Discussion</w:t>
      </w:r>
      <w:bookmarkStart w:id="5" w:name="OLE_LINK16"/>
      <w:bookmarkStart w:id="6" w:name="OLE_LINK17"/>
    </w:p>
    <w:p w:rsidR="00F44865" w:rsidRPr="00E20917" w:rsidRDefault="00BC3469">
      <w:pPr>
        <w:jc w:val="both"/>
        <w:rPr>
          <w:rFonts w:eastAsiaTheme="minorEastAsia"/>
          <w:b/>
          <w:snapToGrid w:val="0"/>
          <w:sz w:val="20"/>
          <w:lang w:eastAsia="zh-CN"/>
        </w:rPr>
      </w:pPr>
      <w:bookmarkStart w:id="7" w:name="OLE_LINK52"/>
      <w:r>
        <w:rPr>
          <w:rFonts w:eastAsiaTheme="minorEastAsia"/>
          <w:b/>
          <w:snapToGrid w:val="0"/>
          <w:sz w:val="20"/>
          <w:lang w:eastAsia="zh-CN"/>
        </w:rPr>
        <w:t xml:space="preserve">2.1 </w:t>
      </w:r>
      <w:r w:rsidR="0043509B" w:rsidRPr="00E20917">
        <w:rPr>
          <w:rFonts w:eastAsiaTheme="minorEastAsia"/>
          <w:b/>
          <w:snapToGrid w:val="0"/>
          <w:sz w:val="20"/>
          <w:lang w:eastAsia="zh-CN"/>
        </w:rPr>
        <w:t>Clarification about the F1*-U termination</w:t>
      </w:r>
      <w:r w:rsidR="0043509B" w:rsidRPr="00E20917">
        <w:rPr>
          <w:rFonts w:eastAsiaTheme="minorEastAsia"/>
          <w:b/>
          <w:sz w:val="20"/>
          <w:lang w:eastAsia="zh-CN"/>
        </w:rPr>
        <w:t xml:space="preserve"> in IAB node</w:t>
      </w:r>
    </w:p>
    <w:p w:rsidR="000E6ED9" w:rsidRDefault="00807700" w:rsidP="00021D3A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F</w:t>
      </w:r>
      <w:r>
        <w:rPr>
          <w:rFonts w:eastAsiaTheme="minorEastAsia" w:hint="eastAsia"/>
          <w:sz w:val="20"/>
          <w:lang w:eastAsia="zh-CN"/>
        </w:rPr>
        <w:t>irstly,</w:t>
      </w:r>
      <w:r>
        <w:rPr>
          <w:rFonts w:eastAsiaTheme="minorEastAsia"/>
          <w:sz w:val="20"/>
          <w:lang w:eastAsia="zh-CN"/>
        </w:rPr>
        <w:t xml:space="preserve"> we need to clarify that what’s the intrinsic difference of the two candidate solutions. </w:t>
      </w:r>
    </w:p>
    <w:p w:rsidR="000E6ED9" w:rsidRPr="00E20917" w:rsidRDefault="00807700" w:rsidP="00E20917">
      <w:pPr>
        <w:pStyle w:val="afff"/>
        <w:numPr>
          <w:ilvl w:val="0"/>
          <w:numId w:val="38"/>
        </w:numPr>
        <w:ind w:firstLineChars="0"/>
        <w:jc w:val="both"/>
        <w:rPr>
          <w:rFonts w:eastAsiaTheme="minorEastAsia"/>
          <w:sz w:val="20"/>
          <w:lang w:eastAsia="zh-CN"/>
        </w:rPr>
      </w:pPr>
      <w:r w:rsidRPr="00E20917">
        <w:rPr>
          <w:rFonts w:eastAsiaTheme="minorEastAsia"/>
          <w:b/>
          <w:sz w:val="20"/>
          <w:lang w:eastAsia="zh-CN"/>
        </w:rPr>
        <w:t>The first solution</w:t>
      </w:r>
      <w:r w:rsidR="000E6ED9">
        <w:rPr>
          <w:rFonts w:eastAsiaTheme="minorEastAsia"/>
          <w:sz w:val="20"/>
          <w:lang w:eastAsia="zh-CN"/>
        </w:rPr>
        <w:t xml:space="preserve">: </w:t>
      </w:r>
      <w:r w:rsidRPr="00E20917">
        <w:rPr>
          <w:rFonts w:eastAsiaTheme="minorEastAsia"/>
          <w:sz w:val="20"/>
          <w:lang w:eastAsia="zh-CN"/>
        </w:rPr>
        <w:t xml:space="preserve"> MT’s own traffic transported on backhaul RLC channel, means that the </w:t>
      </w:r>
      <w:r w:rsidR="00361F9B" w:rsidRPr="00E20917">
        <w:rPr>
          <w:rFonts w:eastAsia="Times New Roman"/>
          <w:sz w:val="20"/>
        </w:rPr>
        <w:t xml:space="preserve">MT’s own </w:t>
      </w:r>
      <w:r w:rsidRPr="00E20917">
        <w:rPr>
          <w:rFonts w:eastAsiaTheme="minorEastAsia"/>
          <w:sz w:val="20"/>
          <w:lang w:eastAsia="zh-CN"/>
        </w:rPr>
        <w:t xml:space="preserve">traffic should </w:t>
      </w:r>
      <w:bookmarkStart w:id="8" w:name="OLE_LINK54"/>
      <w:r w:rsidRPr="00E20917">
        <w:rPr>
          <w:rFonts w:eastAsiaTheme="minorEastAsia"/>
          <w:sz w:val="20"/>
          <w:lang w:eastAsia="zh-CN"/>
        </w:rPr>
        <w:t>traverse across</w:t>
      </w:r>
      <w:bookmarkEnd w:id="8"/>
      <w:r w:rsidRPr="00E20917">
        <w:rPr>
          <w:rFonts w:eastAsiaTheme="minorEastAsia"/>
          <w:sz w:val="20"/>
          <w:lang w:eastAsia="zh-CN"/>
        </w:rPr>
        <w:t xml:space="preserve"> the IAB node’s own F1*-U interface. </w:t>
      </w:r>
    </w:p>
    <w:p w:rsidR="00807700" w:rsidRPr="00E20917" w:rsidRDefault="000E6ED9" w:rsidP="00E20917">
      <w:pPr>
        <w:pStyle w:val="afff"/>
        <w:numPr>
          <w:ilvl w:val="0"/>
          <w:numId w:val="38"/>
        </w:numPr>
        <w:ind w:firstLineChars="0"/>
        <w:jc w:val="both"/>
        <w:rPr>
          <w:rFonts w:eastAsiaTheme="minorEastAsia"/>
          <w:sz w:val="20"/>
          <w:lang w:eastAsia="zh-CN"/>
        </w:rPr>
      </w:pPr>
      <w:r w:rsidRPr="00E20917">
        <w:rPr>
          <w:rFonts w:eastAsiaTheme="minorEastAsia"/>
          <w:b/>
          <w:sz w:val="20"/>
          <w:lang w:eastAsia="zh-CN"/>
        </w:rPr>
        <w:t>T</w:t>
      </w:r>
      <w:r w:rsidR="00807700" w:rsidRPr="00E20917">
        <w:rPr>
          <w:rFonts w:eastAsiaTheme="minorEastAsia"/>
          <w:b/>
          <w:sz w:val="20"/>
          <w:lang w:eastAsia="zh-CN"/>
        </w:rPr>
        <w:t>he second solution</w:t>
      </w:r>
      <w:r>
        <w:rPr>
          <w:rFonts w:eastAsiaTheme="minorEastAsia"/>
          <w:sz w:val="20"/>
          <w:lang w:eastAsia="zh-CN"/>
        </w:rPr>
        <w:t>:</w:t>
      </w:r>
      <w:r w:rsidR="00807700" w:rsidRPr="00E20917">
        <w:rPr>
          <w:rFonts w:eastAsiaTheme="minorEastAsia"/>
          <w:sz w:val="20"/>
          <w:lang w:eastAsia="zh-CN"/>
        </w:rPr>
        <w:t xml:space="preserve"> MT’s own traffic transported on access RLC channel, it means that the MT works as a normal UE when transport the </w:t>
      </w:r>
      <w:r w:rsidR="00361F9B" w:rsidRPr="00E20917">
        <w:rPr>
          <w:rFonts w:eastAsiaTheme="minorEastAsia"/>
          <w:sz w:val="20"/>
          <w:lang w:eastAsia="zh-CN"/>
        </w:rPr>
        <w:t xml:space="preserve">MT’s own </w:t>
      </w:r>
      <w:r w:rsidR="00807700" w:rsidRPr="00E20917">
        <w:rPr>
          <w:rFonts w:eastAsiaTheme="minorEastAsia"/>
          <w:sz w:val="20"/>
          <w:lang w:eastAsia="zh-CN"/>
        </w:rPr>
        <w:t>traffic, its parent node will terminate the F1*-U interface for the MT and maintain the MT related context.</w:t>
      </w:r>
    </w:p>
    <w:p w:rsidR="001C6636" w:rsidRDefault="00C45903" w:rsidP="00021D3A">
      <w:pPr>
        <w:jc w:val="both"/>
        <w:rPr>
          <w:sz w:val="20"/>
        </w:rPr>
      </w:pPr>
      <w:r>
        <w:rPr>
          <w:sz w:val="20"/>
        </w:rPr>
        <w:t xml:space="preserve">As </w:t>
      </w:r>
      <w:r w:rsidR="00A2530B">
        <w:rPr>
          <w:sz w:val="20"/>
        </w:rPr>
        <w:t>defined in the RAN architecture related specification</w:t>
      </w:r>
      <w:r w:rsidR="00F8724B">
        <w:rPr>
          <w:sz w:val="20"/>
        </w:rPr>
        <w:t xml:space="preserve"> </w:t>
      </w:r>
      <w:r w:rsidR="00F8724B">
        <w:rPr>
          <w:sz w:val="20"/>
        </w:rPr>
        <w:fldChar w:fldCharType="begin"/>
      </w:r>
      <w:r w:rsidR="00F8724B">
        <w:rPr>
          <w:sz w:val="20"/>
        </w:rPr>
        <w:instrText xml:space="preserve"> REF _Ref536543097 \r \h </w:instrText>
      </w:r>
      <w:r w:rsidR="00F8724B">
        <w:rPr>
          <w:sz w:val="20"/>
        </w:rPr>
      </w:r>
      <w:r w:rsidR="00F8724B">
        <w:rPr>
          <w:sz w:val="20"/>
        </w:rPr>
        <w:fldChar w:fldCharType="separate"/>
      </w:r>
      <w:r w:rsidR="00F8724B">
        <w:rPr>
          <w:sz w:val="20"/>
        </w:rPr>
        <w:t>[2]</w:t>
      </w:r>
      <w:r w:rsidR="00F8724B">
        <w:rPr>
          <w:sz w:val="20"/>
        </w:rPr>
        <w:fldChar w:fldCharType="end"/>
      </w:r>
      <w:r>
        <w:rPr>
          <w:rFonts w:eastAsiaTheme="minorEastAsia" w:hint="eastAsia"/>
          <w:sz w:val="20"/>
          <w:lang w:eastAsia="zh-CN"/>
        </w:rPr>
        <w:t>, the F1-U</w:t>
      </w:r>
      <w:r>
        <w:rPr>
          <w:rFonts w:eastAsiaTheme="minorEastAsia"/>
          <w:sz w:val="20"/>
          <w:lang w:eastAsia="zh-CN"/>
        </w:rPr>
        <w:t xml:space="preserve"> interface is the user plane interface of F</w:t>
      </w:r>
      <w:r>
        <w:rPr>
          <w:rFonts w:eastAsiaTheme="minorEastAsia" w:hint="eastAsia"/>
          <w:sz w:val="20"/>
          <w:lang w:eastAsia="zh-CN"/>
        </w:rPr>
        <w:t xml:space="preserve">1, which is </w:t>
      </w:r>
      <w:r>
        <w:rPr>
          <w:rFonts w:eastAsiaTheme="minorEastAsia"/>
          <w:sz w:val="20"/>
          <w:lang w:eastAsia="zh-CN"/>
        </w:rPr>
        <w:t xml:space="preserve">defined for the user plane data transmission between gNB-CU and gNB-DU. </w:t>
      </w:r>
      <w:r w:rsidR="00617EFB">
        <w:rPr>
          <w:sz w:val="20"/>
        </w:rPr>
        <w:t xml:space="preserve">For each IAB node, </w:t>
      </w:r>
      <w:r w:rsidR="00E2551A">
        <w:rPr>
          <w:sz w:val="20"/>
        </w:rPr>
        <w:t xml:space="preserve">although </w:t>
      </w:r>
      <w:r w:rsidR="00974514">
        <w:rPr>
          <w:sz w:val="20"/>
        </w:rPr>
        <w:t xml:space="preserve">in some example drawings, </w:t>
      </w:r>
      <w:r w:rsidR="00E2551A">
        <w:rPr>
          <w:sz w:val="20"/>
        </w:rPr>
        <w:t>the</w:t>
      </w:r>
      <w:r w:rsidR="00974514">
        <w:rPr>
          <w:sz w:val="20"/>
        </w:rPr>
        <w:t xml:space="preserve"> F1*-U protocol stacks</w:t>
      </w:r>
      <w:r w:rsidR="007B5126">
        <w:rPr>
          <w:sz w:val="20"/>
        </w:rPr>
        <w:t xml:space="preserve"> (i.e. GTP</w:t>
      </w:r>
      <w:r w:rsidR="007B5126">
        <w:rPr>
          <w:rFonts w:eastAsiaTheme="minorEastAsia" w:hint="eastAsia"/>
          <w:sz w:val="20"/>
          <w:lang w:eastAsia="zh-CN"/>
        </w:rPr>
        <w:t>/</w:t>
      </w:r>
      <w:r w:rsidR="007B5126">
        <w:rPr>
          <w:rFonts w:eastAsiaTheme="minorEastAsia"/>
          <w:sz w:val="20"/>
          <w:lang w:eastAsia="zh-CN"/>
        </w:rPr>
        <w:t>UDP/IP</w:t>
      </w:r>
      <w:r w:rsidR="007B5126">
        <w:rPr>
          <w:sz w:val="20"/>
        </w:rPr>
        <w:t>)</w:t>
      </w:r>
      <w:r w:rsidR="00974514">
        <w:rPr>
          <w:sz w:val="20"/>
        </w:rPr>
        <w:t xml:space="preserve"> locates at the MT part above the </w:t>
      </w:r>
      <w:r w:rsidR="00EF51E9">
        <w:rPr>
          <w:sz w:val="20"/>
        </w:rPr>
        <w:t xml:space="preserve">BAP </w:t>
      </w:r>
      <w:r w:rsidR="00974514">
        <w:rPr>
          <w:sz w:val="20"/>
        </w:rPr>
        <w:t>layer as well as the RLC</w:t>
      </w:r>
      <w:r w:rsidR="00974514">
        <w:rPr>
          <w:rFonts w:eastAsiaTheme="minorEastAsia" w:hint="eastAsia"/>
          <w:sz w:val="20"/>
          <w:lang w:eastAsia="zh-CN"/>
        </w:rPr>
        <w:t>, MAC, and PHY layers</w:t>
      </w:r>
      <w:r w:rsidR="001C6636">
        <w:rPr>
          <w:rFonts w:eastAsiaTheme="minorEastAsia"/>
          <w:sz w:val="20"/>
          <w:lang w:eastAsia="zh-CN"/>
        </w:rPr>
        <w:t>,</w:t>
      </w:r>
      <w:r w:rsidR="00974514">
        <w:rPr>
          <w:rFonts w:eastAsiaTheme="minorEastAsia"/>
          <w:sz w:val="20"/>
          <w:lang w:eastAsia="zh-CN"/>
        </w:rPr>
        <w:t xml:space="preserve"> </w:t>
      </w:r>
      <w:r w:rsidR="001C6636">
        <w:rPr>
          <w:rFonts w:eastAsiaTheme="minorEastAsia"/>
          <w:sz w:val="20"/>
          <w:lang w:eastAsia="zh-CN"/>
        </w:rPr>
        <w:t>a</w:t>
      </w:r>
      <w:r w:rsidR="00687C2C">
        <w:rPr>
          <w:rFonts w:eastAsiaTheme="minorEastAsia"/>
          <w:sz w:val="20"/>
          <w:lang w:eastAsia="zh-CN"/>
        </w:rPr>
        <w:t>ctually,</w:t>
      </w:r>
      <w:r w:rsidR="00E2551A">
        <w:rPr>
          <w:sz w:val="20"/>
        </w:rPr>
        <w:t xml:space="preserve"> </w:t>
      </w:r>
      <w:r w:rsidR="0027795F">
        <w:rPr>
          <w:sz w:val="20"/>
        </w:rPr>
        <w:t xml:space="preserve">as shown in </w:t>
      </w:r>
      <w:r w:rsidR="0027795F">
        <w:rPr>
          <w:sz w:val="20"/>
        </w:rPr>
        <w:fldChar w:fldCharType="begin"/>
      </w:r>
      <w:r w:rsidR="0027795F">
        <w:rPr>
          <w:sz w:val="20"/>
        </w:rPr>
        <w:instrText xml:space="preserve"> REF _Ref536539759 \h </w:instrText>
      </w:r>
      <w:r w:rsidR="0027795F">
        <w:rPr>
          <w:sz w:val="20"/>
        </w:rPr>
      </w:r>
      <w:r w:rsidR="0027795F">
        <w:rPr>
          <w:sz w:val="20"/>
        </w:rPr>
        <w:fldChar w:fldCharType="separate"/>
      </w:r>
      <w:r w:rsidR="0027795F" w:rsidRPr="00E20917">
        <w:rPr>
          <w:sz w:val="20"/>
        </w:rPr>
        <w:t xml:space="preserve">Figure </w:t>
      </w:r>
      <w:r w:rsidR="0027795F" w:rsidRPr="00E20917">
        <w:rPr>
          <w:noProof/>
          <w:sz w:val="20"/>
        </w:rPr>
        <w:t>1</w:t>
      </w:r>
      <w:r w:rsidR="0027795F">
        <w:rPr>
          <w:sz w:val="20"/>
        </w:rPr>
        <w:fldChar w:fldCharType="end"/>
      </w:r>
      <w:r w:rsidR="0027795F">
        <w:rPr>
          <w:sz w:val="20"/>
        </w:rPr>
        <w:t xml:space="preserve">, </w:t>
      </w:r>
      <w:r w:rsidR="00607F3D">
        <w:rPr>
          <w:sz w:val="20"/>
        </w:rPr>
        <w:t xml:space="preserve">it is necessary to clarify that </w:t>
      </w:r>
      <w:r w:rsidR="00617EFB">
        <w:rPr>
          <w:sz w:val="20"/>
        </w:rPr>
        <w:t>the F1*-U</w:t>
      </w:r>
      <w:r w:rsidR="001C6636">
        <w:rPr>
          <w:sz w:val="20"/>
        </w:rPr>
        <w:t xml:space="preserve"> between the IAB node and CU</w:t>
      </w:r>
      <w:r w:rsidR="00617EFB">
        <w:rPr>
          <w:sz w:val="20"/>
        </w:rPr>
        <w:t xml:space="preserve"> </w:t>
      </w:r>
      <w:r>
        <w:rPr>
          <w:sz w:val="20"/>
        </w:rPr>
        <w:t xml:space="preserve">should </w:t>
      </w:r>
      <w:r w:rsidR="00617EFB">
        <w:rPr>
          <w:sz w:val="20"/>
        </w:rPr>
        <w:t xml:space="preserve">terminates </w:t>
      </w:r>
      <w:r w:rsidR="00974514">
        <w:rPr>
          <w:sz w:val="20"/>
        </w:rPr>
        <w:t xml:space="preserve">at </w:t>
      </w:r>
      <w:r>
        <w:rPr>
          <w:sz w:val="20"/>
        </w:rPr>
        <w:t>the IAB node’s</w:t>
      </w:r>
      <w:r w:rsidR="00974514">
        <w:rPr>
          <w:sz w:val="20"/>
        </w:rPr>
        <w:t xml:space="preserve"> DU part</w:t>
      </w:r>
      <w:r w:rsidR="001C6636">
        <w:rPr>
          <w:sz w:val="20"/>
        </w:rPr>
        <w:t xml:space="preserve"> instead of</w:t>
      </w:r>
      <w:r w:rsidR="00974514">
        <w:rPr>
          <w:sz w:val="20"/>
        </w:rPr>
        <w:t xml:space="preserve"> the MT part</w:t>
      </w:r>
      <w:r w:rsidR="001C6636">
        <w:rPr>
          <w:sz w:val="20"/>
        </w:rPr>
        <w:t>, since MT is more like a terminal not the network equipment.</w:t>
      </w:r>
    </w:p>
    <w:p w:rsidR="001C6636" w:rsidRPr="00E20917" w:rsidRDefault="001C6636" w:rsidP="00021D3A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O</w:t>
      </w:r>
      <w:r>
        <w:rPr>
          <w:rFonts w:eastAsiaTheme="minorEastAsia" w:hint="eastAsia"/>
          <w:b/>
          <w:sz w:val="20"/>
          <w:lang w:eastAsia="zh-CN"/>
        </w:rPr>
        <w:t xml:space="preserve">bservation </w:t>
      </w:r>
      <w:r>
        <w:rPr>
          <w:rFonts w:eastAsiaTheme="minorEastAsia"/>
          <w:b/>
          <w:sz w:val="20"/>
          <w:lang w:eastAsia="zh-CN"/>
        </w:rPr>
        <w:t xml:space="preserve">1: The F1-U is used to carry UE’s user plane data between gNB-DU and gNB-CU, and the F1*-U defined between IAB node and </w:t>
      </w:r>
      <w:r w:rsidR="00743BAA">
        <w:rPr>
          <w:rFonts w:eastAsiaTheme="minorEastAsia"/>
          <w:b/>
          <w:sz w:val="20"/>
          <w:lang w:eastAsia="zh-CN"/>
        </w:rPr>
        <w:t xml:space="preserve">donor </w:t>
      </w:r>
      <w:r>
        <w:rPr>
          <w:rFonts w:eastAsiaTheme="minorEastAsia"/>
          <w:b/>
          <w:sz w:val="20"/>
          <w:lang w:eastAsia="zh-CN"/>
        </w:rPr>
        <w:t xml:space="preserve">CU should </w:t>
      </w:r>
      <w:r w:rsidR="00FD5CD9">
        <w:rPr>
          <w:rFonts w:eastAsiaTheme="minorEastAsia"/>
          <w:b/>
          <w:sz w:val="20"/>
          <w:lang w:eastAsia="zh-CN"/>
        </w:rPr>
        <w:t xml:space="preserve">follow </w:t>
      </w:r>
      <w:r>
        <w:rPr>
          <w:rFonts w:eastAsiaTheme="minorEastAsia"/>
          <w:b/>
          <w:sz w:val="20"/>
          <w:lang w:eastAsia="zh-CN"/>
        </w:rPr>
        <w:t>such principle</w:t>
      </w:r>
      <w:r w:rsidR="00FD5CD9">
        <w:rPr>
          <w:rFonts w:eastAsiaTheme="minorEastAsia"/>
          <w:b/>
          <w:sz w:val="20"/>
          <w:lang w:eastAsia="zh-CN"/>
        </w:rPr>
        <w:t xml:space="preserve"> also</w:t>
      </w:r>
      <w:r>
        <w:rPr>
          <w:rFonts w:eastAsiaTheme="minorEastAsia"/>
          <w:b/>
          <w:sz w:val="20"/>
          <w:lang w:eastAsia="zh-CN"/>
        </w:rPr>
        <w:t>.</w:t>
      </w:r>
    </w:p>
    <w:p w:rsidR="0027795F" w:rsidRPr="00E20917" w:rsidRDefault="001C6636" w:rsidP="00021D3A">
      <w:pPr>
        <w:jc w:val="both"/>
        <w:rPr>
          <w:b/>
          <w:sz w:val="20"/>
        </w:rPr>
      </w:pPr>
      <w:r>
        <w:rPr>
          <w:b/>
          <w:sz w:val="20"/>
        </w:rPr>
        <w:lastRenderedPageBreak/>
        <w:t>Proposal</w:t>
      </w:r>
      <w:r w:rsidRPr="00E20917">
        <w:rPr>
          <w:b/>
          <w:sz w:val="20"/>
        </w:rPr>
        <w:t xml:space="preserve"> 1: For each IAB node, the </w:t>
      </w:r>
      <w:r>
        <w:rPr>
          <w:b/>
          <w:sz w:val="20"/>
        </w:rPr>
        <w:t xml:space="preserve">F1*-U should terminate at </w:t>
      </w:r>
      <w:r w:rsidR="00A6534F">
        <w:rPr>
          <w:b/>
          <w:sz w:val="20"/>
        </w:rPr>
        <w:t>its</w:t>
      </w:r>
      <w:r>
        <w:rPr>
          <w:b/>
          <w:sz w:val="20"/>
        </w:rPr>
        <w:t xml:space="preserve"> DU part</w:t>
      </w:r>
      <w:r w:rsidR="007C0897">
        <w:rPr>
          <w:b/>
          <w:sz w:val="20"/>
        </w:rPr>
        <w:t>,</w:t>
      </w:r>
      <w:r>
        <w:rPr>
          <w:b/>
          <w:sz w:val="20"/>
        </w:rPr>
        <w:t xml:space="preserve"> instead of its MT part</w:t>
      </w:r>
      <w:r w:rsidR="007C0897">
        <w:rPr>
          <w:b/>
          <w:sz w:val="20"/>
        </w:rPr>
        <w:t xml:space="preserve">, in </w:t>
      </w:r>
      <w:r w:rsidR="007C0897" w:rsidRPr="00ED6B57">
        <w:rPr>
          <w:rFonts w:eastAsiaTheme="minorEastAsia"/>
          <w:b/>
          <w:sz w:val="20"/>
          <w:lang w:val="en-US" w:eastAsia="zh-CN"/>
        </w:rPr>
        <w:t>user plane protocol stack</w:t>
      </w:r>
      <w:r>
        <w:rPr>
          <w:b/>
          <w:sz w:val="20"/>
        </w:rPr>
        <w:t xml:space="preserve">.  </w:t>
      </w:r>
    </w:p>
    <w:p w:rsidR="0027795F" w:rsidRDefault="00EF51E9" w:rsidP="00E20917">
      <w:pPr>
        <w:jc w:val="center"/>
      </w:pPr>
      <w:r>
        <w:object w:dxaOrig="3435" w:dyaOrig="38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15pt;height:159.8pt" o:ole="">
            <v:imagedata r:id="rId8" o:title=""/>
          </v:shape>
          <o:OLEObject Type="Embed" ProgID="Visio.Drawing.15" ShapeID="_x0000_i1025" DrawAspect="Content" ObjectID="_1618338290" r:id="rId9"/>
        </w:object>
      </w:r>
    </w:p>
    <w:p w:rsidR="0027795F" w:rsidRPr="00E20917" w:rsidRDefault="0027795F" w:rsidP="00E20917">
      <w:pPr>
        <w:pStyle w:val="af3"/>
        <w:jc w:val="center"/>
        <w:rPr>
          <w:rFonts w:eastAsiaTheme="minorEastAsia"/>
          <w:sz w:val="16"/>
          <w:lang w:eastAsia="zh-CN"/>
        </w:rPr>
      </w:pPr>
      <w:bookmarkStart w:id="9" w:name="_Ref536539759"/>
      <w:r w:rsidRPr="00E20917">
        <w:rPr>
          <w:b w:val="0"/>
          <w:sz w:val="20"/>
        </w:rPr>
        <w:t xml:space="preserve">Figure </w:t>
      </w:r>
      <w:r w:rsidRPr="00E20917">
        <w:rPr>
          <w:b w:val="0"/>
          <w:sz w:val="20"/>
        </w:rPr>
        <w:fldChar w:fldCharType="begin"/>
      </w:r>
      <w:r w:rsidRPr="00E20917">
        <w:rPr>
          <w:b w:val="0"/>
          <w:sz w:val="20"/>
        </w:rPr>
        <w:instrText xml:space="preserve"> SEQ Figure \* ARABIC </w:instrText>
      </w:r>
      <w:r w:rsidRPr="00E20917">
        <w:rPr>
          <w:b w:val="0"/>
          <w:sz w:val="20"/>
        </w:rPr>
        <w:fldChar w:fldCharType="separate"/>
      </w:r>
      <w:r w:rsidRPr="00E20917">
        <w:rPr>
          <w:b w:val="0"/>
          <w:noProof/>
          <w:sz w:val="20"/>
        </w:rPr>
        <w:t>1</w:t>
      </w:r>
      <w:r w:rsidRPr="00E20917">
        <w:rPr>
          <w:b w:val="0"/>
          <w:sz w:val="20"/>
        </w:rPr>
        <w:fldChar w:fldCharType="end"/>
      </w:r>
      <w:bookmarkEnd w:id="9"/>
      <w:r w:rsidRPr="00E20917">
        <w:rPr>
          <w:b w:val="0"/>
          <w:sz w:val="20"/>
        </w:rPr>
        <w:t xml:space="preserve">. </w:t>
      </w:r>
      <w:r w:rsidRPr="00E20917">
        <w:rPr>
          <w:rFonts w:eastAsiaTheme="minorEastAsia"/>
          <w:b w:val="0"/>
          <w:sz w:val="20"/>
          <w:lang w:eastAsia="zh-CN"/>
        </w:rPr>
        <w:t>The user plane protocol stack of access IAB node</w:t>
      </w:r>
    </w:p>
    <w:p w:rsidR="00376791" w:rsidRDefault="00282370" w:rsidP="00021D3A">
      <w:pPr>
        <w:jc w:val="both"/>
        <w:rPr>
          <w:rFonts w:eastAsiaTheme="minorEastAsia"/>
          <w:sz w:val="20"/>
          <w:lang w:eastAsia="zh-CN"/>
        </w:rPr>
      </w:pPr>
      <w:r>
        <w:rPr>
          <w:sz w:val="20"/>
        </w:rPr>
        <w:t>When we come</w:t>
      </w:r>
      <w:r w:rsidR="007F4C0E">
        <w:rPr>
          <w:sz w:val="20"/>
        </w:rPr>
        <w:t xml:space="preserve"> to the</w:t>
      </w:r>
      <w:r w:rsidR="00605CC4">
        <w:rPr>
          <w:sz w:val="20"/>
        </w:rPr>
        <w:t xml:space="preserve"> </w:t>
      </w:r>
      <w:r w:rsidR="00361F9B" w:rsidRPr="00361F9B">
        <w:rPr>
          <w:sz w:val="20"/>
        </w:rPr>
        <w:t xml:space="preserve">MT’s own </w:t>
      </w:r>
      <w:r w:rsidR="00605CC4">
        <w:rPr>
          <w:sz w:val="20"/>
        </w:rPr>
        <w:t>traffic</w:t>
      </w:r>
      <w:r w:rsidR="007F4C0E">
        <w:rPr>
          <w:sz w:val="20"/>
        </w:rPr>
        <w:t xml:space="preserve">, it is clearly that the UL packet of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7F4C0E">
        <w:rPr>
          <w:sz w:val="20"/>
        </w:rPr>
        <w:t>traffic</w:t>
      </w:r>
      <w:r w:rsidR="00605CC4">
        <w:rPr>
          <w:sz w:val="20"/>
        </w:rPr>
        <w:t xml:space="preserve"> is generated </w:t>
      </w:r>
      <w:r w:rsidR="007F4C0E">
        <w:rPr>
          <w:sz w:val="20"/>
        </w:rPr>
        <w:t>by</w:t>
      </w:r>
      <w:r w:rsidR="00605CC4">
        <w:rPr>
          <w:sz w:val="20"/>
        </w:rPr>
        <w:t xml:space="preserve"> the MT part, </w:t>
      </w:r>
      <w:r w:rsidR="007F4C0E">
        <w:rPr>
          <w:sz w:val="20"/>
        </w:rPr>
        <w:t xml:space="preserve">and </w:t>
      </w:r>
      <w:r w:rsidR="00605CC4">
        <w:rPr>
          <w:sz w:val="20"/>
        </w:rPr>
        <w:t xml:space="preserve">MT </w:t>
      </w:r>
      <w:r w:rsidR="00900B5E">
        <w:rPr>
          <w:sz w:val="20"/>
        </w:rPr>
        <w:t xml:space="preserve">should </w:t>
      </w:r>
      <w:r w:rsidR="00605CC4">
        <w:rPr>
          <w:sz w:val="20"/>
        </w:rPr>
        <w:t>forward the UL packets to the IAB node’s parent node</w:t>
      </w:r>
      <w:r w:rsidR="00900B5E">
        <w:rPr>
          <w:sz w:val="20"/>
        </w:rPr>
        <w:t xml:space="preserve"> directly</w:t>
      </w:r>
      <w:r w:rsidR="00605CC4">
        <w:rPr>
          <w:sz w:val="20"/>
        </w:rPr>
        <w:t xml:space="preserve">. </w:t>
      </w:r>
      <w:r>
        <w:rPr>
          <w:sz w:val="20"/>
        </w:rPr>
        <w:t>Similarly</w:t>
      </w:r>
      <w:r w:rsidR="00605CC4">
        <w:rPr>
          <w:sz w:val="20"/>
        </w:rPr>
        <w:t xml:space="preserve">, </w:t>
      </w:r>
      <w:r w:rsidR="008128F8">
        <w:rPr>
          <w:sz w:val="20"/>
        </w:rPr>
        <w:t>for downlink transmission</w:t>
      </w:r>
      <w:r>
        <w:rPr>
          <w:sz w:val="20"/>
        </w:rPr>
        <w:t xml:space="preserve"> of </w:t>
      </w:r>
      <w:r w:rsidR="008F2FC2">
        <w:rPr>
          <w:rFonts w:eastAsiaTheme="minorEastAsia"/>
          <w:sz w:val="20"/>
          <w:lang w:eastAsia="zh-CN"/>
        </w:rPr>
        <w:t xml:space="preserve">MT’s own </w:t>
      </w:r>
      <w:r>
        <w:rPr>
          <w:sz w:val="20"/>
        </w:rPr>
        <w:t>traffic</w:t>
      </w:r>
      <w:r w:rsidR="008128F8">
        <w:rPr>
          <w:sz w:val="20"/>
        </w:rPr>
        <w:t xml:space="preserve">, </w:t>
      </w:r>
      <w:r w:rsidR="00184AB5">
        <w:rPr>
          <w:rFonts w:eastAsiaTheme="minorEastAsia" w:hint="eastAsia"/>
          <w:sz w:val="20"/>
          <w:lang w:eastAsia="zh-CN"/>
        </w:rPr>
        <w:t>it is str</w:t>
      </w:r>
      <w:r w:rsidR="00184AB5">
        <w:rPr>
          <w:rFonts w:eastAsiaTheme="minorEastAsia"/>
          <w:sz w:val="20"/>
          <w:lang w:eastAsia="zh-CN"/>
        </w:rPr>
        <w:t>a</w:t>
      </w:r>
      <w:r w:rsidR="00184AB5">
        <w:rPr>
          <w:rFonts w:eastAsiaTheme="minorEastAsia" w:hint="eastAsia"/>
          <w:sz w:val="20"/>
          <w:lang w:eastAsia="zh-CN"/>
        </w:rPr>
        <w:t>ightforward</w:t>
      </w:r>
      <w:r w:rsidR="00184AB5">
        <w:rPr>
          <w:rFonts w:eastAsiaTheme="minorEastAsia"/>
          <w:sz w:val="20"/>
          <w:lang w:eastAsia="zh-CN"/>
        </w:rPr>
        <w:t xml:space="preserve"> to</w:t>
      </w:r>
      <w:r w:rsidR="00974514">
        <w:rPr>
          <w:rFonts w:eastAsiaTheme="minorEastAsia"/>
          <w:sz w:val="20"/>
          <w:lang w:eastAsia="zh-CN"/>
        </w:rPr>
        <w:t xml:space="preserve"> </w:t>
      </w:r>
      <w:r w:rsidR="0030536C">
        <w:rPr>
          <w:rFonts w:eastAsiaTheme="minorEastAsia"/>
          <w:sz w:val="20"/>
          <w:lang w:eastAsia="zh-CN"/>
        </w:rPr>
        <w:t xml:space="preserve">enable the MT receive the DL packets of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974514">
        <w:rPr>
          <w:rFonts w:eastAsiaTheme="minorEastAsia"/>
          <w:sz w:val="20"/>
          <w:lang w:eastAsia="zh-CN"/>
        </w:rPr>
        <w:t>traffic</w:t>
      </w:r>
      <w:r w:rsidR="0030536C">
        <w:rPr>
          <w:rFonts w:eastAsiaTheme="minorEastAsia"/>
          <w:sz w:val="20"/>
          <w:lang w:eastAsia="zh-CN"/>
        </w:rPr>
        <w:t xml:space="preserve"> from its parent node’s DU part and deliver the</w:t>
      </w:r>
      <w:r w:rsidR="00605CC4">
        <w:rPr>
          <w:rFonts w:eastAsiaTheme="minorEastAsia"/>
          <w:sz w:val="20"/>
          <w:lang w:eastAsia="zh-CN"/>
        </w:rPr>
        <w:t xml:space="preserve"> packet</w:t>
      </w:r>
      <w:r w:rsidR="0030536C">
        <w:rPr>
          <w:rFonts w:eastAsiaTheme="minorEastAsia"/>
          <w:sz w:val="20"/>
          <w:lang w:eastAsia="zh-CN"/>
        </w:rPr>
        <w:t xml:space="preserve"> to MT’s upper layer directly</w:t>
      </w:r>
      <w:r w:rsidR="00605CC4">
        <w:rPr>
          <w:rFonts w:eastAsiaTheme="minorEastAsia"/>
          <w:sz w:val="20"/>
          <w:lang w:eastAsia="zh-CN"/>
        </w:rPr>
        <w:t>.</w:t>
      </w:r>
      <w:r w:rsidR="0030536C">
        <w:rPr>
          <w:rFonts w:eastAsiaTheme="minorEastAsia"/>
          <w:sz w:val="20"/>
          <w:lang w:eastAsia="zh-CN"/>
        </w:rPr>
        <w:t xml:space="preserve"> </w:t>
      </w:r>
      <w:r w:rsidR="00900B5E">
        <w:rPr>
          <w:rFonts w:eastAsiaTheme="minorEastAsia"/>
          <w:sz w:val="20"/>
          <w:lang w:eastAsia="zh-CN"/>
        </w:rPr>
        <w:t xml:space="preserve">Comparatively, </w:t>
      </w:r>
      <w:r w:rsidR="00376791">
        <w:rPr>
          <w:rFonts w:eastAsiaTheme="minorEastAsia"/>
          <w:sz w:val="20"/>
          <w:lang w:eastAsia="zh-CN"/>
        </w:rPr>
        <w:t xml:space="preserve">the first solution, which requires that </w:t>
      </w:r>
      <w:r w:rsidR="00900B5E">
        <w:rPr>
          <w:rFonts w:eastAsiaTheme="minorEastAsia"/>
          <w:sz w:val="20"/>
          <w:lang w:eastAsia="zh-CN"/>
        </w:rPr>
        <w:t xml:space="preserve">the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900B5E">
        <w:rPr>
          <w:rFonts w:eastAsiaTheme="minorEastAsia"/>
          <w:sz w:val="20"/>
          <w:lang w:eastAsia="zh-CN"/>
        </w:rPr>
        <w:t>traffic to be traversed across the same IAB node’</w:t>
      </w:r>
      <w:r w:rsidR="00502D36">
        <w:rPr>
          <w:rFonts w:eastAsiaTheme="minorEastAsia"/>
          <w:sz w:val="20"/>
          <w:lang w:eastAsia="zh-CN"/>
        </w:rPr>
        <w:t>s F1*-U is</w:t>
      </w:r>
      <w:r w:rsidR="0028684A">
        <w:rPr>
          <w:rFonts w:eastAsiaTheme="minorEastAsia"/>
          <w:sz w:val="20"/>
          <w:lang w:eastAsia="zh-CN"/>
        </w:rPr>
        <w:t xml:space="preserve"> </w:t>
      </w:r>
      <w:r w:rsidR="00184AB5">
        <w:rPr>
          <w:rFonts w:eastAsiaTheme="minorEastAsia"/>
          <w:sz w:val="20"/>
          <w:lang w:eastAsia="zh-CN"/>
        </w:rPr>
        <w:t>unreasonable</w:t>
      </w:r>
      <w:r w:rsidR="0030536C">
        <w:rPr>
          <w:rFonts w:eastAsiaTheme="minorEastAsia"/>
          <w:sz w:val="20"/>
          <w:lang w:eastAsia="zh-CN"/>
        </w:rPr>
        <w:t xml:space="preserve"> for both uplink and downlink transmission</w:t>
      </w:r>
      <w:r w:rsidR="00502D36">
        <w:rPr>
          <w:rFonts w:eastAsiaTheme="minorEastAsia"/>
          <w:sz w:val="20"/>
          <w:lang w:eastAsia="zh-CN"/>
        </w:rPr>
        <w:t>, and such</w:t>
      </w:r>
      <w:r w:rsidR="00900B5E">
        <w:rPr>
          <w:rFonts w:eastAsiaTheme="minorEastAsia"/>
          <w:sz w:val="20"/>
          <w:lang w:eastAsia="zh-CN"/>
        </w:rPr>
        <w:t xml:space="preserve"> a roundabout way</w:t>
      </w:r>
      <w:r w:rsidR="00502D36">
        <w:rPr>
          <w:rFonts w:eastAsiaTheme="minorEastAsia"/>
          <w:sz w:val="20"/>
          <w:lang w:eastAsia="zh-CN"/>
        </w:rPr>
        <w:t xml:space="preserve"> should not be recommended</w:t>
      </w:r>
      <w:r w:rsidR="0028684A">
        <w:rPr>
          <w:rFonts w:eastAsiaTheme="minorEastAsia"/>
          <w:sz w:val="20"/>
          <w:lang w:eastAsia="zh-CN"/>
        </w:rPr>
        <w:t xml:space="preserve">. </w:t>
      </w:r>
      <w:bookmarkEnd w:id="7"/>
    </w:p>
    <w:p w:rsidR="002171C9" w:rsidRPr="00E20917" w:rsidRDefault="00376791" w:rsidP="00021D3A">
      <w:pPr>
        <w:jc w:val="both"/>
        <w:rPr>
          <w:rFonts w:eastAsiaTheme="minorEastAsia"/>
          <w:b/>
          <w:sz w:val="20"/>
          <w:lang w:eastAsia="zh-CN"/>
        </w:rPr>
      </w:pPr>
      <w:r w:rsidRPr="00E20917">
        <w:rPr>
          <w:rFonts w:eastAsiaTheme="minorEastAsia"/>
          <w:b/>
          <w:sz w:val="20"/>
          <w:lang w:eastAsia="zh-CN"/>
        </w:rPr>
        <w:t>Observation 2: The</w:t>
      </w:r>
      <w:r w:rsidR="0028684A" w:rsidRPr="00E20917">
        <w:rPr>
          <w:rFonts w:eastAsiaTheme="minorEastAsia"/>
          <w:b/>
          <w:sz w:val="20"/>
          <w:lang w:eastAsia="zh-CN"/>
        </w:rPr>
        <w:t xml:space="preserve"> </w:t>
      </w:r>
      <w:r w:rsidR="00361F9B" w:rsidRPr="00136EA3">
        <w:rPr>
          <w:rFonts w:eastAsiaTheme="minorEastAsia"/>
          <w:b/>
          <w:lang w:eastAsia="zh-CN"/>
        </w:rPr>
        <w:t xml:space="preserve">MT’s own </w:t>
      </w:r>
      <w:r w:rsidR="0028684A" w:rsidRPr="00E20917">
        <w:rPr>
          <w:rFonts w:eastAsiaTheme="minorEastAsia"/>
          <w:b/>
          <w:sz w:val="20"/>
          <w:lang w:eastAsia="zh-CN"/>
        </w:rPr>
        <w:t xml:space="preserve">traffic of an IAB node should be traversed </w:t>
      </w:r>
      <w:r w:rsidR="000E6ED9">
        <w:rPr>
          <w:rFonts w:eastAsiaTheme="minorEastAsia"/>
          <w:b/>
          <w:sz w:val="20"/>
          <w:lang w:eastAsia="zh-CN"/>
        </w:rPr>
        <w:t>via</w:t>
      </w:r>
      <w:r w:rsidR="000E6ED9" w:rsidRPr="00E20917">
        <w:rPr>
          <w:rFonts w:eastAsiaTheme="minorEastAsia"/>
          <w:b/>
          <w:sz w:val="20"/>
          <w:lang w:eastAsia="zh-CN"/>
        </w:rPr>
        <w:t xml:space="preserve"> </w:t>
      </w:r>
      <w:r w:rsidR="0028684A" w:rsidRPr="00E20917">
        <w:rPr>
          <w:rFonts w:eastAsiaTheme="minorEastAsia"/>
          <w:b/>
          <w:sz w:val="20"/>
          <w:lang w:eastAsia="zh-CN"/>
        </w:rPr>
        <w:t xml:space="preserve">the F1*-U </w:t>
      </w:r>
      <w:r w:rsidR="000E6ED9">
        <w:rPr>
          <w:rFonts w:eastAsiaTheme="minorEastAsia"/>
          <w:b/>
          <w:sz w:val="20"/>
          <w:lang w:eastAsia="zh-CN"/>
        </w:rPr>
        <w:t>terminating at</w:t>
      </w:r>
      <w:r w:rsidR="000E6ED9" w:rsidRPr="00E20917">
        <w:rPr>
          <w:rFonts w:eastAsiaTheme="minorEastAsia"/>
          <w:b/>
          <w:sz w:val="20"/>
          <w:lang w:eastAsia="zh-CN"/>
        </w:rPr>
        <w:t xml:space="preserve"> </w:t>
      </w:r>
      <w:r w:rsidR="0028684A" w:rsidRPr="00E20917">
        <w:rPr>
          <w:rFonts w:eastAsiaTheme="minorEastAsia"/>
          <w:b/>
          <w:sz w:val="20"/>
          <w:lang w:eastAsia="zh-CN"/>
        </w:rPr>
        <w:t>it</w:t>
      </w:r>
      <w:r w:rsidR="00687C2C" w:rsidRPr="00E20917">
        <w:rPr>
          <w:rFonts w:eastAsiaTheme="minorEastAsia"/>
          <w:b/>
          <w:sz w:val="20"/>
          <w:lang w:eastAsia="zh-CN"/>
        </w:rPr>
        <w:t>s</w:t>
      </w:r>
      <w:r w:rsidR="0028684A" w:rsidRPr="00E20917">
        <w:rPr>
          <w:rFonts w:eastAsiaTheme="minorEastAsia"/>
          <w:b/>
          <w:sz w:val="20"/>
          <w:lang w:eastAsia="zh-CN"/>
        </w:rPr>
        <w:t xml:space="preserve"> parent node’s DU part instead of</w:t>
      </w:r>
      <w:r w:rsidR="000E6ED9">
        <w:rPr>
          <w:rFonts w:eastAsiaTheme="minorEastAsia"/>
          <w:b/>
          <w:sz w:val="20"/>
          <w:lang w:eastAsia="zh-CN"/>
        </w:rPr>
        <w:t xml:space="preserve"> terminating at</w:t>
      </w:r>
      <w:r w:rsidR="0028684A" w:rsidRPr="00E20917">
        <w:rPr>
          <w:rFonts w:eastAsiaTheme="minorEastAsia"/>
          <w:b/>
          <w:sz w:val="20"/>
          <w:lang w:eastAsia="zh-CN"/>
        </w:rPr>
        <w:t xml:space="preserve"> its own DU part</w:t>
      </w:r>
      <w:r w:rsidR="000E6ED9">
        <w:rPr>
          <w:rFonts w:eastAsiaTheme="minorEastAsia"/>
          <w:b/>
          <w:sz w:val="20"/>
          <w:lang w:eastAsia="zh-CN"/>
        </w:rPr>
        <w:t>,</w:t>
      </w:r>
      <w:r w:rsidRPr="00E20917">
        <w:rPr>
          <w:rFonts w:eastAsiaTheme="minorEastAsia"/>
          <w:b/>
          <w:sz w:val="20"/>
          <w:lang w:eastAsia="zh-CN"/>
        </w:rPr>
        <w:t xml:space="preserve"> for both uplink and downlink</w:t>
      </w:r>
      <w:r w:rsidR="00474F84" w:rsidRPr="00E20917">
        <w:rPr>
          <w:rFonts w:eastAsiaTheme="minorEastAsia"/>
          <w:b/>
          <w:sz w:val="20"/>
          <w:lang w:eastAsia="zh-CN"/>
        </w:rPr>
        <w:t>.</w:t>
      </w:r>
      <w:r w:rsidR="0028684A" w:rsidRPr="00E20917">
        <w:rPr>
          <w:rFonts w:eastAsiaTheme="minorEastAsia"/>
          <w:b/>
          <w:sz w:val="20"/>
          <w:lang w:eastAsia="zh-CN"/>
        </w:rPr>
        <w:t xml:space="preserve"> </w:t>
      </w:r>
    </w:p>
    <w:p w:rsidR="00F44865" w:rsidRPr="00E20917" w:rsidRDefault="00BC3469" w:rsidP="00E20917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2.2 </w:t>
      </w:r>
      <w:r w:rsidR="00F44865" w:rsidRPr="00E20917">
        <w:rPr>
          <w:rFonts w:eastAsiaTheme="minorEastAsia"/>
          <w:b/>
          <w:lang w:eastAsia="zh-CN"/>
        </w:rPr>
        <w:t xml:space="preserve">Overhead </w:t>
      </w:r>
    </w:p>
    <w:p w:rsidR="008C3970" w:rsidRDefault="00687C2C" w:rsidP="008C3970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By the way</w:t>
      </w:r>
      <w:r w:rsidR="005B417F">
        <w:rPr>
          <w:rFonts w:eastAsiaTheme="minorEastAsia"/>
          <w:sz w:val="20"/>
          <w:lang w:eastAsia="zh-CN"/>
        </w:rPr>
        <w:t>, as have been compared in the Table 8.2.7-1 of</w:t>
      </w:r>
      <w:r w:rsidR="005B417F">
        <w:rPr>
          <w:rFonts w:eastAsia="Times New Roman"/>
          <w:sz w:val="20"/>
        </w:rPr>
        <w:t xml:space="preserve"> </w:t>
      </w:r>
      <w:r w:rsidR="005B417F">
        <w:rPr>
          <w:rFonts w:eastAsia="Times New Roman"/>
          <w:sz w:val="20"/>
        </w:rPr>
        <w:fldChar w:fldCharType="begin"/>
      </w:r>
      <w:r w:rsidR="005B417F">
        <w:rPr>
          <w:rFonts w:eastAsia="Times New Roman"/>
          <w:sz w:val="20"/>
        </w:rPr>
        <w:instrText xml:space="preserve"> REF _Ref535594540 \r \h </w:instrText>
      </w:r>
      <w:r w:rsidR="005B417F">
        <w:rPr>
          <w:rFonts w:eastAsia="Times New Roman"/>
          <w:sz w:val="20"/>
        </w:rPr>
      </w:r>
      <w:r w:rsidR="005B417F">
        <w:rPr>
          <w:rFonts w:eastAsia="Times New Roman"/>
          <w:sz w:val="20"/>
        </w:rPr>
        <w:fldChar w:fldCharType="separate"/>
      </w:r>
      <w:r w:rsidR="005B417F">
        <w:rPr>
          <w:rFonts w:eastAsia="Times New Roman"/>
          <w:sz w:val="20"/>
        </w:rPr>
        <w:t>[1]</w:t>
      </w:r>
      <w:r w:rsidR="005B417F">
        <w:rPr>
          <w:rFonts w:eastAsia="Times New Roman"/>
          <w:sz w:val="20"/>
        </w:rPr>
        <w:fldChar w:fldCharType="end"/>
      </w:r>
      <w:r w:rsidR="008C3970">
        <w:rPr>
          <w:rFonts w:eastAsiaTheme="minorEastAsia"/>
          <w:sz w:val="20"/>
          <w:lang w:eastAsia="zh-CN"/>
        </w:rPr>
        <w:t>,</w:t>
      </w:r>
      <w:r>
        <w:rPr>
          <w:rFonts w:eastAsiaTheme="minorEastAsia"/>
          <w:sz w:val="20"/>
          <w:lang w:eastAsia="zh-CN"/>
        </w:rPr>
        <w:t xml:space="preserve"> </w:t>
      </w:r>
      <w:r w:rsidR="00655692">
        <w:rPr>
          <w:rFonts w:eastAsiaTheme="minorEastAsia"/>
          <w:sz w:val="20"/>
          <w:lang w:eastAsia="zh-CN"/>
        </w:rPr>
        <w:t xml:space="preserve">the second solution, which requires that </w:t>
      </w:r>
      <w:r>
        <w:rPr>
          <w:rFonts w:eastAsiaTheme="minorEastAsia"/>
          <w:sz w:val="20"/>
          <w:lang w:eastAsia="zh-CN"/>
        </w:rPr>
        <w:t xml:space="preserve">the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>
        <w:rPr>
          <w:rFonts w:eastAsiaTheme="minorEastAsia"/>
          <w:sz w:val="20"/>
          <w:lang w:eastAsia="zh-CN"/>
        </w:rPr>
        <w:t xml:space="preserve">traverse across the F1*-U terminated at its parent node have another </w:t>
      </w:r>
      <w:r w:rsidR="005B417F">
        <w:rPr>
          <w:rFonts w:eastAsiaTheme="minorEastAsia"/>
          <w:sz w:val="20"/>
          <w:lang w:eastAsia="zh-CN"/>
        </w:rPr>
        <w:t>benefit</w:t>
      </w:r>
      <w:r w:rsidR="00655692">
        <w:rPr>
          <w:rFonts w:eastAsiaTheme="minorEastAsia"/>
          <w:sz w:val="20"/>
          <w:lang w:eastAsia="zh-CN"/>
        </w:rPr>
        <w:t xml:space="preserve"> when compared to the first solution</w:t>
      </w:r>
      <w:r>
        <w:rPr>
          <w:rFonts w:eastAsia="Times New Roman"/>
          <w:sz w:val="20"/>
        </w:rPr>
        <w:t>,</w:t>
      </w:r>
      <w:r>
        <w:rPr>
          <w:rFonts w:eastAsiaTheme="minorEastAsia"/>
          <w:sz w:val="20"/>
          <w:lang w:eastAsia="zh-CN"/>
        </w:rPr>
        <w:t xml:space="preserve"> i.e. </w:t>
      </w:r>
      <w:r w:rsidR="008C3970">
        <w:rPr>
          <w:rFonts w:eastAsiaTheme="minorEastAsia"/>
          <w:sz w:val="20"/>
          <w:lang w:eastAsia="zh-CN"/>
        </w:rPr>
        <w:t>the</w:t>
      </w:r>
      <w:r>
        <w:rPr>
          <w:rFonts w:eastAsiaTheme="minorEastAsia"/>
          <w:sz w:val="20"/>
          <w:lang w:eastAsia="zh-CN"/>
        </w:rPr>
        <w:t xml:space="preserve"> overhead on the</w:t>
      </w:r>
      <w:r w:rsidR="008C3970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>last hop will be reduced since the F1*-U related header (e.g. GTP</w:t>
      </w:r>
      <w:r>
        <w:rPr>
          <w:rFonts w:eastAsiaTheme="minorEastAsia" w:hint="eastAsia"/>
          <w:sz w:val="20"/>
          <w:lang w:eastAsia="zh-CN"/>
        </w:rPr>
        <w:t>/UDP/IP</w:t>
      </w:r>
      <w:r>
        <w:rPr>
          <w:rFonts w:eastAsiaTheme="minorEastAsia"/>
          <w:sz w:val="20"/>
          <w:lang w:eastAsia="zh-CN"/>
        </w:rPr>
        <w:t>) has been removed in its parent node.</w:t>
      </w:r>
    </w:p>
    <w:p w:rsidR="00807700" w:rsidRDefault="00807700" w:rsidP="00E20917">
      <w:pPr>
        <w:pStyle w:val="afff3"/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 xml:space="preserve">bservation </w:t>
      </w:r>
      <w:r w:rsidR="00F81066">
        <w:rPr>
          <w:rFonts w:eastAsiaTheme="minorEastAsia"/>
          <w:b/>
          <w:lang w:eastAsia="zh-CN"/>
        </w:rPr>
        <w:t>3</w:t>
      </w:r>
      <w:r>
        <w:rPr>
          <w:rFonts w:eastAsiaTheme="minorEastAsia"/>
          <w:b/>
          <w:lang w:eastAsia="zh-CN"/>
        </w:rPr>
        <w:t xml:space="preserve">: </w:t>
      </w:r>
      <w:r w:rsidR="00312A4B">
        <w:rPr>
          <w:rFonts w:eastAsiaTheme="minorEastAsia"/>
          <w:b/>
          <w:lang w:eastAsia="zh-CN"/>
        </w:rPr>
        <w:t>The second solution</w:t>
      </w:r>
      <w:r>
        <w:rPr>
          <w:rFonts w:eastAsiaTheme="minorEastAsia"/>
          <w:b/>
          <w:lang w:eastAsia="zh-CN"/>
        </w:rPr>
        <w:t xml:space="preserve"> provides additional benefits for reducing the overhead at the last hop</w:t>
      </w:r>
      <w:r w:rsidR="00292ADD">
        <w:rPr>
          <w:rFonts w:eastAsiaTheme="minorEastAsia"/>
          <w:b/>
          <w:lang w:eastAsia="zh-CN"/>
        </w:rPr>
        <w:t>.</w:t>
      </w:r>
    </w:p>
    <w:p w:rsidR="0043509B" w:rsidRPr="00E20917" w:rsidRDefault="00BC3469" w:rsidP="00E20917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2.3 </w:t>
      </w:r>
      <w:r w:rsidR="003B043F" w:rsidRPr="00E20917">
        <w:rPr>
          <w:rFonts w:eastAsiaTheme="minorEastAsia"/>
          <w:b/>
          <w:lang w:eastAsia="zh-CN"/>
        </w:rPr>
        <w:t>Necessity of e</w:t>
      </w:r>
      <w:r w:rsidR="0043509B" w:rsidRPr="00E20917">
        <w:rPr>
          <w:rFonts w:eastAsiaTheme="minorEastAsia"/>
          <w:b/>
          <w:lang w:eastAsia="zh-CN"/>
        </w:rPr>
        <w:t>xten</w:t>
      </w:r>
      <w:r w:rsidR="003B043F" w:rsidRPr="00E20917">
        <w:rPr>
          <w:rFonts w:eastAsiaTheme="minorEastAsia"/>
          <w:b/>
          <w:lang w:eastAsia="zh-CN"/>
        </w:rPr>
        <w:t>ding</w:t>
      </w:r>
      <w:r w:rsidR="0043509B" w:rsidRPr="00E20917">
        <w:rPr>
          <w:rFonts w:eastAsiaTheme="minorEastAsia"/>
          <w:b/>
          <w:lang w:eastAsia="zh-CN"/>
        </w:rPr>
        <w:t xml:space="preserve"> the</w:t>
      </w:r>
      <w:r w:rsidR="003B043F" w:rsidRPr="00E20917">
        <w:rPr>
          <w:rFonts w:eastAsiaTheme="minorEastAsia"/>
          <w:b/>
          <w:lang w:eastAsia="zh-CN"/>
        </w:rPr>
        <w:t xml:space="preserve"> BH</w:t>
      </w:r>
      <w:r w:rsidR="0043509B" w:rsidRPr="00E20917">
        <w:rPr>
          <w:rFonts w:eastAsiaTheme="minorEastAsia"/>
          <w:b/>
          <w:lang w:eastAsia="zh-CN"/>
        </w:rPr>
        <w:t xml:space="preserve"> LCID space </w:t>
      </w:r>
    </w:p>
    <w:p w:rsidR="000007AA" w:rsidRDefault="001A35FA" w:rsidP="00292ADD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As </w:t>
      </w:r>
      <w:r w:rsidR="00825D82">
        <w:rPr>
          <w:rFonts w:eastAsiaTheme="minorEastAsia"/>
          <w:sz w:val="20"/>
          <w:lang w:eastAsia="zh-CN"/>
        </w:rPr>
        <w:t xml:space="preserve">agreed in RAN2 #103bis meeting </w:t>
      </w:r>
      <w:r w:rsidR="00825D82">
        <w:rPr>
          <w:rFonts w:eastAsiaTheme="minorEastAsia"/>
          <w:sz w:val="20"/>
          <w:lang w:eastAsia="zh-CN"/>
        </w:rPr>
        <w:fldChar w:fldCharType="begin"/>
      </w:r>
      <w:r w:rsidR="00825D82">
        <w:rPr>
          <w:rFonts w:eastAsiaTheme="minorEastAsia"/>
          <w:sz w:val="20"/>
          <w:lang w:eastAsia="zh-CN"/>
        </w:rPr>
        <w:instrText xml:space="preserve"> REF _Ref536543624 \r \h </w:instrText>
      </w:r>
      <w:r w:rsidR="00825D82">
        <w:rPr>
          <w:rFonts w:eastAsiaTheme="minorEastAsia"/>
          <w:sz w:val="20"/>
          <w:lang w:eastAsia="zh-CN"/>
        </w:rPr>
      </w:r>
      <w:r w:rsidR="00825D82">
        <w:rPr>
          <w:rFonts w:eastAsiaTheme="minorEastAsia"/>
          <w:sz w:val="20"/>
          <w:lang w:eastAsia="zh-CN"/>
        </w:rPr>
        <w:fldChar w:fldCharType="separate"/>
      </w:r>
      <w:r w:rsidR="00825D82">
        <w:rPr>
          <w:rFonts w:eastAsiaTheme="minorEastAsia"/>
          <w:sz w:val="20"/>
          <w:lang w:eastAsia="zh-CN"/>
        </w:rPr>
        <w:t>[3]</w:t>
      </w:r>
      <w:r w:rsidR="00825D82">
        <w:rPr>
          <w:rFonts w:eastAsiaTheme="minorEastAsia"/>
          <w:sz w:val="20"/>
          <w:lang w:eastAsia="zh-CN"/>
        </w:rPr>
        <w:fldChar w:fldCharType="end"/>
      </w:r>
      <w:r>
        <w:rPr>
          <w:rFonts w:eastAsiaTheme="minorEastAsia"/>
          <w:sz w:val="20"/>
          <w:lang w:eastAsia="zh-CN"/>
        </w:rPr>
        <w:t>,</w:t>
      </w:r>
      <w:r w:rsidR="00825D82">
        <w:rPr>
          <w:rFonts w:eastAsiaTheme="minorEastAsia"/>
          <w:sz w:val="20"/>
          <w:lang w:eastAsia="zh-CN"/>
        </w:rPr>
        <w:t xml:space="preserve"> for the requirement of unified design of UP architecture,</w:t>
      </w:r>
      <w:r>
        <w:rPr>
          <w:rFonts w:eastAsiaTheme="minorEastAsia"/>
          <w:sz w:val="20"/>
          <w:lang w:eastAsia="zh-CN"/>
        </w:rPr>
        <w:t xml:space="preserve"> both </w:t>
      </w:r>
      <w:r w:rsidR="00E466C0">
        <w:rPr>
          <w:rFonts w:eastAsiaTheme="minorEastAsia"/>
          <w:sz w:val="20"/>
          <w:lang w:eastAsia="zh-CN"/>
        </w:rPr>
        <w:t xml:space="preserve">the </w:t>
      </w:r>
      <w:r>
        <w:rPr>
          <w:rFonts w:eastAsiaTheme="minorEastAsia"/>
          <w:sz w:val="20"/>
          <w:lang w:eastAsia="zh-CN"/>
        </w:rPr>
        <w:t xml:space="preserve">1:1 bearer mapping and the N:1 bearer mapping is supported at the backhaul link of IAB node, </w:t>
      </w:r>
      <w:r w:rsidR="005918A0">
        <w:rPr>
          <w:rFonts w:eastAsiaTheme="minorEastAsia"/>
          <w:sz w:val="20"/>
          <w:lang w:eastAsia="zh-CN"/>
        </w:rPr>
        <w:t>and the LCID space is considered to be extended at least for 1:1 bearer mapping case.</w:t>
      </w:r>
      <w:r w:rsidR="00A2530B">
        <w:rPr>
          <w:rFonts w:eastAsiaTheme="minorEastAsia"/>
          <w:sz w:val="20"/>
          <w:lang w:eastAsia="zh-CN"/>
        </w:rPr>
        <w:t xml:space="preserve"> Therefore, it means that the LCID space in the backhaul link should be extended</w:t>
      </w:r>
      <w:r w:rsidR="000007AA">
        <w:rPr>
          <w:rFonts w:eastAsiaTheme="minorEastAsia"/>
          <w:sz w:val="20"/>
          <w:lang w:eastAsia="zh-CN"/>
        </w:rPr>
        <w:t xml:space="preserve"> to support the 1:1 barer mapping</w:t>
      </w:r>
      <w:r w:rsidR="00A2530B">
        <w:rPr>
          <w:rFonts w:eastAsiaTheme="minorEastAsia"/>
          <w:sz w:val="20"/>
          <w:lang w:eastAsia="zh-CN"/>
        </w:rPr>
        <w:t xml:space="preserve"> even if there is no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A2530B">
        <w:rPr>
          <w:rFonts w:eastAsiaTheme="minorEastAsia"/>
          <w:sz w:val="20"/>
          <w:lang w:eastAsia="zh-CN"/>
        </w:rPr>
        <w:t xml:space="preserve">traffic. </w:t>
      </w:r>
    </w:p>
    <w:p w:rsidR="00292ADD" w:rsidRDefault="005918A0" w:rsidP="00292ADD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For the first solution, i.e</w:t>
      </w:r>
      <w:r w:rsidR="00E466C0">
        <w:rPr>
          <w:rFonts w:eastAsiaTheme="minorEastAsia"/>
          <w:sz w:val="20"/>
          <w:lang w:eastAsia="zh-CN"/>
        </w:rPr>
        <w:t>.</w:t>
      </w:r>
      <w:r>
        <w:rPr>
          <w:rFonts w:eastAsiaTheme="minorEastAsia"/>
          <w:sz w:val="20"/>
          <w:lang w:eastAsia="zh-CN"/>
        </w:rPr>
        <w:t xml:space="preserve"> the MT’s own traffic</w:t>
      </w:r>
      <w:r w:rsidRPr="001A35FA">
        <w:rPr>
          <w:rFonts w:eastAsiaTheme="minorEastAsia"/>
          <w:sz w:val="20"/>
          <w:lang w:eastAsia="zh-CN"/>
        </w:rPr>
        <w:t xml:space="preserve"> transported on backhaul RLC channel</w:t>
      </w:r>
      <w:r>
        <w:rPr>
          <w:rFonts w:eastAsiaTheme="minorEastAsia"/>
          <w:sz w:val="20"/>
          <w:lang w:eastAsia="zh-CN"/>
        </w:rPr>
        <w:t>, t</w:t>
      </w:r>
      <w:r w:rsidR="001A35FA">
        <w:rPr>
          <w:rFonts w:eastAsiaTheme="minorEastAsia"/>
          <w:sz w:val="20"/>
          <w:lang w:eastAsia="zh-CN"/>
        </w:rPr>
        <w:t xml:space="preserve">he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1A35FA">
        <w:rPr>
          <w:rFonts w:eastAsiaTheme="minorEastAsia"/>
          <w:sz w:val="20"/>
          <w:lang w:eastAsia="zh-CN"/>
        </w:rPr>
        <w:t>traffic can</w:t>
      </w:r>
      <w:r w:rsidR="003F573B">
        <w:rPr>
          <w:rFonts w:eastAsiaTheme="minorEastAsia"/>
          <w:sz w:val="20"/>
          <w:lang w:eastAsia="zh-CN"/>
        </w:rPr>
        <w:t xml:space="preserve"> us</w:t>
      </w:r>
      <w:r>
        <w:rPr>
          <w:rFonts w:eastAsiaTheme="minorEastAsia"/>
          <w:sz w:val="20"/>
          <w:lang w:eastAsia="zh-CN"/>
        </w:rPr>
        <w:t>e</w:t>
      </w:r>
      <w:r w:rsidR="003F573B">
        <w:rPr>
          <w:rFonts w:eastAsiaTheme="minorEastAsia"/>
          <w:sz w:val="20"/>
          <w:lang w:eastAsia="zh-CN"/>
        </w:rPr>
        <w:t xml:space="preserve"> a separate RLC channel different from other backhaul traffic, or share same RLC channel with other backhaul traffic.</w:t>
      </w:r>
      <w:r w:rsidR="001A35FA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 xml:space="preserve">While for the second solution, </w:t>
      </w:r>
      <w:r w:rsidR="00376EF1">
        <w:rPr>
          <w:rFonts w:eastAsiaTheme="minorEastAsia"/>
          <w:sz w:val="20"/>
          <w:lang w:eastAsia="zh-CN"/>
        </w:rPr>
        <w:t>i.e. the MT’s own traffic transp</w:t>
      </w:r>
      <w:r w:rsidR="00BE4637">
        <w:rPr>
          <w:rFonts w:eastAsiaTheme="minorEastAsia"/>
          <w:sz w:val="20"/>
          <w:lang w:eastAsia="zh-CN"/>
        </w:rPr>
        <w:t>orted on access RLC channel, separate RLC channel</w:t>
      </w:r>
      <w:r w:rsidR="00405314">
        <w:rPr>
          <w:rFonts w:eastAsiaTheme="minorEastAsia"/>
          <w:sz w:val="20"/>
          <w:lang w:eastAsia="zh-CN"/>
        </w:rPr>
        <w:t xml:space="preserve"> will be </w:t>
      </w:r>
      <w:r w:rsidR="00D65283">
        <w:rPr>
          <w:rFonts w:eastAsiaTheme="minorEastAsia"/>
          <w:sz w:val="20"/>
          <w:lang w:eastAsia="zh-CN"/>
        </w:rPr>
        <w:t xml:space="preserve">used. Thus, </w:t>
      </w:r>
      <w:r w:rsidR="00C60F8C">
        <w:rPr>
          <w:rFonts w:eastAsiaTheme="minorEastAsia"/>
          <w:sz w:val="20"/>
          <w:lang w:eastAsia="zh-CN"/>
        </w:rPr>
        <w:t xml:space="preserve">for both solutions, </w:t>
      </w:r>
      <w:r w:rsidR="000C3671">
        <w:rPr>
          <w:rFonts w:eastAsiaTheme="minorEastAsia"/>
          <w:sz w:val="20"/>
          <w:lang w:eastAsia="zh-CN"/>
        </w:rPr>
        <w:t>if</w:t>
      </w:r>
      <w:r w:rsidR="00D65283">
        <w:rPr>
          <w:rFonts w:eastAsiaTheme="minorEastAsia"/>
          <w:sz w:val="20"/>
          <w:lang w:eastAsia="zh-CN"/>
        </w:rPr>
        <w:t xml:space="preserve"> separate</w:t>
      </w:r>
      <w:r w:rsidR="000C3671">
        <w:rPr>
          <w:rFonts w:eastAsiaTheme="minorEastAsia"/>
          <w:sz w:val="20"/>
          <w:lang w:eastAsia="zh-CN"/>
        </w:rPr>
        <w:t xml:space="preserve"> RLC </w:t>
      </w:r>
      <w:r w:rsidR="00743BAA">
        <w:rPr>
          <w:rFonts w:eastAsiaTheme="minorEastAsia"/>
          <w:sz w:val="20"/>
          <w:lang w:eastAsia="zh-CN"/>
        </w:rPr>
        <w:t>channel</w:t>
      </w:r>
      <w:r w:rsidR="000C3671">
        <w:rPr>
          <w:rFonts w:eastAsiaTheme="minorEastAsia"/>
          <w:sz w:val="20"/>
          <w:lang w:eastAsia="zh-CN"/>
        </w:rPr>
        <w:t>s</w:t>
      </w:r>
      <w:r w:rsidR="00743BAA">
        <w:rPr>
          <w:rFonts w:eastAsiaTheme="minorEastAsia"/>
          <w:sz w:val="20"/>
          <w:lang w:eastAsia="zh-CN"/>
        </w:rPr>
        <w:t xml:space="preserve"> are</w:t>
      </w:r>
      <w:r w:rsidR="000C3671">
        <w:rPr>
          <w:rFonts w:eastAsiaTheme="minorEastAsia"/>
          <w:sz w:val="20"/>
          <w:lang w:eastAsia="zh-CN"/>
        </w:rPr>
        <w:t xml:space="preserve"> used to carry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0C3671">
        <w:rPr>
          <w:rFonts w:eastAsiaTheme="minorEastAsia"/>
          <w:sz w:val="20"/>
          <w:lang w:eastAsia="zh-CN"/>
        </w:rPr>
        <w:t>traffic between IAB node and its parent node, separate</w:t>
      </w:r>
      <w:r w:rsidR="00D65283">
        <w:rPr>
          <w:rFonts w:eastAsiaTheme="minorEastAsia"/>
          <w:sz w:val="20"/>
          <w:lang w:eastAsia="zh-CN"/>
        </w:rPr>
        <w:t xml:space="preserve"> LCH</w:t>
      </w:r>
      <w:r w:rsidR="00743BAA">
        <w:rPr>
          <w:rFonts w:eastAsiaTheme="minorEastAsia"/>
          <w:sz w:val="20"/>
          <w:lang w:eastAsia="zh-CN"/>
        </w:rPr>
        <w:t>s</w:t>
      </w:r>
      <w:r w:rsidR="00C60F8C">
        <w:rPr>
          <w:rFonts w:eastAsiaTheme="minorEastAsia"/>
          <w:sz w:val="20"/>
          <w:lang w:eastAsia="zh-CN"/>
        </w:rPr>
        <w:t xml:space="preserve"> need to be assigned to </w:t>
      </w:r>
      <w:r w:rsidR="00D65283">
        <w:rPr>
          <w:rFonts w:eastAsiaTheme="minorEastAsia"/>
          <w:sz w:val="20"/>
          <w:lang w:eastAsia="zh-CN"/>
        </w:rPr>
        <w:t xml:space="preserve">support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D65283">
        <w:rPr>
          <w:rFonts w:eastAsiaTheme="minorEastAsia"/>
          <w:sz w:val="20"/>
          <w:lang w:eastAsia="zh-CN"/>
        </w:rPr>
        <w:t>traffic</w:t>
      </w:r>
      <w:r w:rsidR="00C60F8C">
        <w:rPr>
          <w:rFonts w:eastAsiaTheme="minorEastAsia" w:hint="eastAsia"/>
          <w:sz w:val="20"/>
          <w:lang w:eastAsia="zh-CN"/>
        </w:rPr>
        <w:t>, and the</w:t>
      </w:r>
      <w:r w:rsidR="00C60F8C">
        <w:rPr>
          <w:rFonts w:eastAsiaTheme="minorEastAsia"/>
          <w:sz w:val="20"/>
          <w:lang w:eastAsia="zh-CN"/>
        </w:rPr>
        <w:t>n the</w:t>
      </w:r>
      <w:r w:rsidR="00C60F8C">
        <w:rPr>
          <w:rFonts w:eastAsiaTheme="minorEastAsia" w:hint="eastAsia"/>
          <w:sz w:val="20"/>
          <w:lang w:eastAsia="zh-CN"/>
        </w:rPr>
        <w:t xml:space="preserve">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C60F8C">
        <w:rPr>
          <w:rFonts w:eastAsiaTheme="minorEastAsia" w:hint="eastAsia"/>
          <w:sz w:val="20"/>
          <w:lang w:eastAsia="zh-CN"/>
        </w:rPr>
        <w:t>traffic</w:t>
      </w:r>
      <w:r w:rsidR="00D65283">
        <w:rPr>
          <w:rFonts w:eastAsiaTheme="minorEastAsia"/>
          <w:sz w:val="20"/>
          <w:lang w:eastAsia="zh-CN"/>
        </w:rPr>
        <w:t xml:space="preserve"> need</w:t>
      </w:r>
      <w:r w:rsidR="00C60F8C">
        <w:rPr>
          <w:rFonts w:eastAsiaTheme="minorEastAsia"/>
          <w:sz w:val="20"/>
          <w:lang w:eastAsia="zh-CN"/>
        </w:rPr>
        <w:t>s</w:t>
      </w:r>
      <w:r w:rsidR="00D65283">
        <w:rPr>
          <w:rFonts w:eastAsiaTheme="minorEastAsia"/>
          <w:sz w:val="20"/>
          <w:lang w:eastAsia="zh-CN"/>
        </w:rPr>
        <w:t xml:space="preserve"> to be considered </w:t>
      </w:r>
      <w:r w:rsidR="00C60F8C">
        <w:rPr>
          <w:rFonts w:eastAsiaTheme="minorEastAsia"/>
          <w:sz w:val="20"/>
          <w:lang w:eastAsia="zh-CN"/>
        </w:rPr>
        <w:t>when design extending the LCID space for IAB node.</w:t>
      </w:r>
      <w:r w:rsidR="000C3671">
        <w:rPr>
          <w:rFonts w:eastAsiaTheme="minorEastAsia"/>
          <w:sz w:val="20"/>
          <w:lang w:eastAsia="zh-CN"/>
        </w:rPr>
        <w:t xml:space="preserve"> </w:t>
      </w:r>
      <w:r w:rsidR="00D65283">
        <w:rPr>
          <w:rFonts w:eastAsiaTheme="minorEastAsia"/>
          <w:sz w:val="20"/>
          <w:lang w:eastAsia="zh-CN"/>
        </w:rPr>
        <w:t xml:space="preserve"> </w:t>
      </w:r>
    </w:p>
    <w:p w:rsidR="00B20350" w:rsidRPr="00136EA3" w:rsidRDefault="009033B1">
      <w:pPr>
        <w:pStyle w:val="afff3"/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4</w:t>
      </w:r>
      <w:r w:rsidR="00825D82">
        <w:rPr>
          <w:rFonts w:eastAsiaTheme="minorEastAsia"/>
          <w:b/>
          <w:lang w:eastAsia="zh-CN"/>
        </w:rPr>
        <w:t>: The</w:t>
      </w:r>
      <w:r w:rsidR="00713600">
        <w:rPr>
          <w:rFonts w:eastAsiaTheme="minorEastAsia"/>
          <w:b/>
          <w:lang w:eastAsia="zh-CN"/>
        </w:rPr>
        <w:t xml:space="preserve"> BH</w:t>
      </w:r>
      <w:r w:rsidR="00825D82">
        <w:rPr>
          <w:rFonts w:eastAsiaTheme="minorEastAsia"/>
          <w:b/>
          <w:lang w:eastAsia="zh-CN"/>
        </w:rPr>
        <w:t xml:space="preserve"> LCID space should be extended</w:t>
      </w:r>
      <w:r w:rsidR="00FE4D48">
        <w:rPr>
          <w:rFonts w:eastAsiaTheme="minorEastAsia"/>
          <w:b/>
          <w:lang w:eastAsia="zh-CN"/>
        </w:rPr>
        <w:t xml:space="preserve"> anyway</w:t>
      </w:r>
      <w:r w:rsidR="00E221B5">
        <w:rPr>
          <w:rFonts w:eastAsiaTheme="minorEastAsia"/>
          <w:b/>
          <w:lang w:eastAsia="zh-CN"/>
        </w:rPr>
        <w:t xml:space="preserve">, </w:t>
      </w:r>
      <w:r w:rsidR="00FE4D48">
        <w:rPr>
          <w:rFonts w:eastAsiaTheme="minorEastAsia"/>
          <w:b/>
          <w:lang w:eastAsia="zh-CN"/>
        </w:rPr>
        <w:t>regardless</w:t>
      </w:r>
      <w:r w:rsidR="00825D82">
        <w:rPr>
          <w:rFonts w:eastAsiaTheme="minorEastAsia"/>
          <w:b/>
          <w:lang w:eastAsia="zh-CN"/>
        </w:rPr>
        <w:t xml:space="preserve"> which solution is adopted</w:t>
      </w:r>
      <w:r w:rsidR="00584E91">
        <w:rPr>
          <w:rFonts w:eastAsiaTheme="minorEastAsia"/>
          <w:b/>
          <w:lang w:eastAsia="zh-CN"/>
        </w:rPr>
        <w:t>,</w:t>
      </w:r>
      <w:r w:rsidR="00B20350" w:rsidRPr="00136EA3">
        <w:rPr>
          <w:rFonts w:eastAsiaTheme="minorEastAsia"/>
          <w:b/>
          <w:lang w:eastAsia="zh-CN"/>
        </w:rPr>
        <w:t xml:space="preserve"> if the </w:t>
      </w:r>
      <w:r w:rsidR="00361F9B" w:rsidRPr="00361F9B">
        <w:rPr>
          <w:rFonts w:eastAsiaTheme="minorEastAsia"/>
          <w:b/>
          <w:lang w:eastAsia="zh-CN"/>
        </w:rPr>
        <w:t>MT’s own</w:t>
      </w:r>
      <w:r w:rsidR="00B20350" w:rsidRPr="00136EA3">
        <w:rPr>
          <w:rFonts w:eastAsiaTheme="minorEastAsia"/>
          <w:b/>
          <w:lang w:eastAsia="zh-CN"/>
        </w:rPr>
        <w:t xml:space="preserve"> traffic use</w:t>
      </w:r>
      <w:r w:rsidR="00584E91">
        <w:rPr>
          <w:rFonts w:eastAsiaTheme="minorEastAsia"/>
          <w:b/>
          <w:lang w:eastAsia="zh-CN"/>
        </w:rPr>
        <w:t>s</w:t>
      </w:r>
      <w:r w:rsidR="00B20350" w:rsidRPr="00136EA3">
        <w:rPr>
          <w:rFonts w:eastAsiaTheme="minorEastAsia"/>
          <w:b/>
          <w:lang w:eastAsia="zh-CN"/>
        </w:rPr>
        <w:t xml:space="preserve"> different RLC channel from the</w:t>
      </w:r>
      <w:r w:rsidR="00B20350">
        <w:rPr>
          <w:rFonts w:eastAsiaTheme="minorEastAsia"/>
          <w:b/>
          <w:lang w:eastAsia="zh-CN"/>
        </w:rPr>
        <w:t xml:space="preserve"> BH traffic</w:t>
      </w:r>
      <w:r w:rsidR="00584E91" w:rsidRPr="00584E91">
        <w:rPr>
          <w:rFonts w:eastAsiaTheme="minorEastAsia"/>
          <w:b/>
          <w:lang w:eastAsia="zh-CN"/>
        </w:rPr>
        <w:t xml:space="preserve"> </w:t>
      </w:r>
      <w:r w:rsidR="00584E91">
        <w:rPr>
          <w:rFonts w:eastAsiaTheme="minorEastAsia"/>
          <w:b/>
          <w:lang w:eastAsia="zh-CN"/>
        </w:rPr>
        <w:t>for 1:1 bearer mapping</w:t>
      </w:r>
      <w:r w:rsidR="00B20350" w:rsidRPr="00136EA3">
        <w:rPr>
          <w:rFonts w:eastAsiaTheme="minorEastAsia"/>
          <w:b/>
          <w:lang w:eastAsia="zh-CN"/>
        </w:rPr>
        <w:t>.</w:t>
      </w:r>
    </w:p>
    <w:p w:rsidR="00C60F8C" w:rsidRPr="003F653A" w:rsidRDefault="00C60F8C" w:rsidP="00292ADD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In fact, for the second solution, </w:t>
      </w:r>
      <w:r w:rsidR="001A7F30">
        <w:rPr>
          <w:rFonts w:eastAsiaTheme="minorEastAsia"/>
          <w:sz w:val="20"/>
          <w:lang w:eastAsia="zh-CN"/>
        </w:rPr>
        <w:t xml:space="preserve">instead of LCID extension for supporting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1A7F30">
        <w:rPr>
          <w:rFonts w:eastAsiaTheme="minorEastAsia"/>
          <w:sz w:val="20"/>
          <w:lang w:eastAsia="zh-CN"/>
        </w:rPr>
        <w:t xml:space="preserve">traffic, </w:t>
      </w:r>
      <w:r>
        <w:rPr>
          <w:rFonts w:eastAsiaTheme="minorEastAsia"/>
          <w:sz w:val="20"/>
          <w:lang w:eastAsia="zh-CN"/>
        </w:rPr>
        <w:t xml:space="preserve">it is still possible to reuse same LCH for </w:t>
      </w:r>
      <w:r w:rsidR="008F2FC2">
        <w:rPr>
          <w:rFonts w:eastAsiaTheme="minorEastAsia"/>
          <w:sz w:val="20"/>
          <w:lang w:eastAsia="zh-CN"/>
        </w:rPr>
        <w:t xml:space="preserve">MT’s own </w:t>
      </w:r>
      <w:r>
        <w:rPr>
          <w:rFonts w:eastAsiaTheme="minorEastAsia"/>
          <w:sz w:val="20"/>
          <w:lang w:eastAsia="zh-CN"/>
        </w:rPr>
        <w:t>traffic and backhaul t</w:t>
      </w:r>
      <w:r w:rsidR="00E466C0">
        <w:rPr>
          <w:rFonts w:eastAsiaTheme="minorEastAsia"/>
          <w:sz w:val="20"/>
          <w:lang w:eastAsia="zh-CN"/>
        </w:rPr>
        <w:t>raffic in a given backhaul link. To support such LCH reusing,</w:t>
      </w:r>
      <w:r>
        <w:rPr>
          <w:rFonts w:eastAsiaTheme="minorEastAsia"/>
          <w:sz w:val="20"/>
          <w:lang w:eastAsia="zh-CN"/>
        </w:rPr>
        <w:t xml:space="preserve"> </w:t>
      </w:r>
      <w:r w:rsidR="00E466C0">
        <w:rPr>
          <w:rFonts w:eastAsiaTheme="minorEastAsia"/>
          <w:sz w:val="20"/>
          <w:lang w:eastAsia="zh-CN"/>
        </w:rPr>
        <w:t>some indicators needs to be carried in RLC header</w:t>
      </w:r>
      <w:r w:rsidR="00611985">
        <w:rPr>
          <w:rFonts w:eastAsiaTheme="minorEastAsia" w:hint="eastAsia"/>
          <w:sz w:val="20"/>
          <w:lang w:eastAsia="zh-CN"/>
        </w:rPr>
        <w:t>/MAC sub-header</w:t>
      </w:r>
      <w:r w:rsidR="00E466C0">
        <w:rPr>
          <w:rFonts w:eastAsiaTheme="minorEastAsia"/>
          <w:sz w:val="20"/>
          <w:lang w:eastAsia="zh-CN"/>
        </w:rPr>
        <w:t xml:space="preserve"> to enable the receiving RLC entity </w:t>
      </w:r>
      <w:r w:rsidR="00AC1163">
        <w:rPr>
          <w:rFonts w:eastAsiaTheme="minorEastAsia"/>
          <w:sz w:val="20"/>
          <w:lang w:eastAsia="zh-CN"/>
        </w:rPr>
        <w:t>deciding</w:t>
      </w:r>
      <w:r w:rsidR="00E466C0">
        <w:rPr>
          <w:rFonts w:eastAsiaTheme="minorEastAsia"/>
          <w:sz w:val="20"/>
          <w:lang w:eastAsia="zh-CN"/>
        </w:rPr>
        <w:t xml:space="preserve"> </w:t>
      </w:r>
      <w:r w:rsidR="00AC1163">
        <w:rPr>
          <w:rFonts w:eastAsiaTheme="minorEastAsia"/>
          <w:sz w:val="20"/>
          <w:lang w:eastAsia="zh-CN"/>
        </w:rPr>
        <w:t xml:space="preserve">to </w:t>
      </w:r>
      <w:r w:rsidR="00E466C0">
        <w:rPr>
          <w:rFonts w:eastAsiaTheme="minorEastAsia"/>
          <w:sz w:val="20"/>
          <w:lang w:eastAsia="zh-CN"/>
        </w:rPr>
        <w:t>whi</w:t>
      </w:r>
      <w:r w:rsidR="000D20BF">
        <w:rPr>
          <w:rFonts w:eastAsiaTheme="minorEastAsia"/>
          <w:sz w:val="20"/>
          <w:lang w:eastAsia="zh-CN"/>
        </w:rPr>
        <w:t xml:space="preserve">ch upper layer entity </w:t>
      </w:r>
      <w:r w:rsidR="00AC1163">
        <w:rPr>
          <w:rFonts w:eastAsiaTheme="minorEastAsia"/>
          <w:sz w:val="20"/>
          <w:lang w:eastAsia="zh-CN"/>
        </w:rPr>
        <w:t>the received RLC SDU should be</w:t>
      </w:r>
      <w:r w:rsidR="000D20BF">
        <w:rPr>
          <w:rFonts w:eastAsiaTheme="minorEastAsia"/>
          <w:sz w:val="20"/>
          <w:lang w:eastAsia="zh-CN"/>
        </w:rPr>
        <w:t xml:space="preserve"> </w:t>
      </w:r>
      <w:r w:rsidR="00A4078F">
        <w:rPr>
          <w:rFonts w:eastAsiaTheme="minorEastAsia"/>
          <w:sz w:val="20"/>
          <w:lang w:eastAsia="zh-CN"/>
        </w:rPr>
        <w:t>deliver</w:t>
      </w:r>
      <w:r w:rsidR="00AC1163">
        <w:rPr>
          <w:rFonts w:eastAsiaTheme="minorEastAsia"/>
          <w:sz w:val="20"/>
          <w:lang w:eastAsia="zh-CN"/>
        </w:rPr>
        <w:t>ed.</w:t>
      </w:r>
      <w:r w:rsidR="000D20BF">
        <w:rPr>
          <w:rFonts w:eastAsiaTheme="minorEastAsia"/>
          <w:sz w:val="20"/>
          <w:lang w:eastAsia="zh-CN"/>
        </w:rPr>
        <w:t xml:space="preserve"> </w:t>
      </w:r>
      <w:r w:rsidR="00737CAC">
        <w:rPr>
          <w:rFonts w:eastAsiaTheme="minorEastAsia"/>
          <w:sz w:val="20"/>
          <w:lang w:eastAsia="zh-CN"/>
        </w:rPr>
        <w:t>However, this method will cause additional standardization impact</w:t>
      </w:r>
      <w:r w:rsidR="006D3898">
        <w:rPr>
          <w:rFonts w:eastAsiaTheme="minorEastAsia"/>
          <w:sz w:val="20"/>
          <w:lang w:eastAsia="zh-CN"/>
        </w:rPr>
        <w:t>s</w:t>
      </w:r>
      <w:r w:rsidR="00737CAC">
        <w:rPr>
          <w:rFonts w:eastAsiaTheme="minorEastAsia"/>
          <w:sz w:val="20"/>
          <w:lang w:eastAsia="zh-CN"/>
        </w:rPr>
        <w:t>, while using separate LCID for MT’s own traffic and BH traffic is simple</w:t>
      </w:r>
      <w:r w:rsidR="00EC1C26">
        <w:rPr>
          <w:rFonts w:eastAsiaTheme="minorEastAsia"/>
          <w:sz w:val="20"/>
          <w:lang w:eastAsia="zh-CN"/>
        </w:rPr>
        <w:t>r</w:t>
      </w:r>
      <w:r w:rsidR="00737CAC">
        <w:rPr>
          <w:rFonts w:eastAsiaTheme="minorEastAsia"/>
          <w:sz w:val="20"/>
          <w:lang w:eastAsia="zh-CN"/>
        </w:rPr>
        <w:t>.</w:t>
      </w:r>
    </w:p>
    <w:p w:rsidR="00983A71" w:rsidRDefault="00136EA3" w:rsidP="00983A71">
      <w:pPr>
        <w:pStyle w:val="afff3"/>
        <w:spacing w:before="180"/>
        <w:rPr>
          <w:rFonts w:eastAsiaTheme="minorEastAsia"/>
          <w:b/>
          <w:lang w:eastAsia="zh-CN"/>
        </w:rPr>
      </w:pPr>
      <w:r w:rsidRPr="00136EA3">
        <w:rPr>
          <w:rFonts w:eastAsiaTheme="minorEastAsia"/>
          <w:b/>
          <w:lang w:eastAsia="zh-CN"/>
        </w:rPr>
        <w:t xml:space="preserve">Observation </w:t>
      </w:r>
      <w:r w:rsidR="000E7F88">
        <w:rPr>
          <w:rFonts w:eastAsiaTheme="minorEastAsia"/>
          <w:b/>
          <w:lang w:eastAsia="zh-CN"/>
        </w:rPr>
        <w:t>5</w:t>
      </w:r>
      <w:r w:rsidRPr="00136EA3">
        <w:rPr>
          <w:rFonts w:eastAsiaTheme="minorEastAsia"/>
          <w:b/>
          <w:lang w:eastAsia="zh-CN"/>
        </w:rPr>
        <w:t xml:space="preserve">: </w:t>
      </w:r>
      <w:r w:rsidR="00CD735F">
        <w:rPr>
          <w:rFonts w:eastAsiaTheme="minorEastAsia"/>
          <w:b/>
          <w:lang w:eastAsia="zh-CN"/>
        </w:rPr>
        <w:t>Even f</w:t>
      </w:r>
      <w:r w:rsidRPr="00136EA3">
        <w:rPr>
          <w:rFonts w:eastAsiaTheme="minorEastAsia"/>
          <w:b/>
          <w:lang w:eastAsia="zh-CN"/>
        </w:rPr>
        <w:t xml:space="preserve">or the second solution, </w:t>
      </w:r>
      <w:r w:rsidR="00361F9B" w:rsidRPr="00136EA3">
        <w:rPr>
          <w:rFonts w:eastAsiaTheme="minorEastAsia"/>
          <w:b/>
          <w:lang w:eastAsia="zh-CN"/>
        </w:rPr>
        <w:t xml:space="preserve">MT’s own </w:t>
      </w:r>
      <w:r w:rsidRPr="00136EA3">
        <w:rPr>
          <w:rFonts w:eastAsiaTheme="minorEastAsia"/>
          <w:b/>
          <w:lang w:eastAsia="zh-CN"/>
        </w:rPr>
        <w:t xml:space="preserve">traffic can reuse LCHs </w:t>
      </w:r>
      <w:r w:rsidR="007C11F1">
        <w:rPr>
          <w:rFonts w:eastAsiaTheme="minorEastAsia"/>
          <w:b/>
          <w:lang w:eastAsia="zh-CN"/>
        </w:rPr>
        <w:t xml:space="preserve">with backhaul traffic </w:t>
      </w:r>
      <w:r w:rsidRPr="00136EA3">
        <w:rPr>
          <w:rFonts w:eastAsiaTheme="minorEastAsia"/>
          <w:b/>
          <w:lang w:eastAsia="zh-CN"/>
        </w:rPr>
        <w:t xml:space="preserve">if some indicators to separate the BH traffic and </w:t>
      </w:r>
      <w:r w:rsidR="00361F9B" w:rsidRPr="00136EA3">
        <w:rPr>
          <w:rFonts w:eastAsiaTheme="minorEastAsia"/>
          <w:b/>
          <w:lang w:eastAsia="zh-CN"/>
        </w:rPr>
        <w:t xml:space="preserve">MT’s own </w:t>
      </w:r>
      <w:r w:rsidRPr="00136EA3">
        <w:rPr>
          <w:rFonts w:eastAsiaTheme="minorEastAsia"/>
          <w:b/>
          <w:lang w:eastAsia="zh-CN"/>
        </w:rPr>
        <w:t>traffic i</w:t>
      </w:r>
      <w:r w:rsidR="007C11F1">
        <w:rPr>
          <w:rFonts w:eastAsiaTheme="minorEastAsia"/>
          <w:b/>
          <w:lang w:eastAsia="zh-CN"/>
        </w:rPr>
        <w:t xml:space="preserve">n </w:t>
      </w:r>
      <w:r w:rsidR="00773DAC">
        <w:rPr>
          <w:rFonts w:eastAsiaTheme="minorEastAsia"/>
          <w:b/>
          <w:lang w:eastAsia="zh-CN"/>
        </w:rPr>
        <w:t xml:space="preserve">the </w:t>
      </w:r>
      <w:r w:rsidR="007C11F1">
        <w:rPr>
          <w:rFonts w:eastAsiaTheme="minorEastAsia"/>
          <w:b/>
          <w:lang w:eastAsia="zh-CN"/>
        </w:rPr>
        <w:t>RLC header or</w:t>
      </w:r>
      <w:r w:rsidR="00773DAC">
        <w:rPr>
          <w:rFonts w:eastAsiaTheme="minorEastAsia"/>
          <w:b/>
          <w:lang w:eastAsia="zh-CN"/>
        </w:rPr>
        <w:t xml:space="preserve"> the</w:t>
      </w:r>
      <w:r w:rsidR="007C11F1">
        <w:rPr>
          <w:rFonts w:eastAsiaTheme="minorEastAsia"/>
          <w:b/>
          <w:lang w:eastAsia="zh-CN"/>
        </w:rPr>
        <w:t xml:space="preserve"> MAC sub-</w:t>
      </w:r>
      <w:r w:rsidRPr="00136EA3">
        <w:rPr>
          <w:rFonts w:eastAsiaTheme="minorEastAsia"/>
          <w:b/>
          <w:lang w:eastAsia="zh-CN"/>
        </w:rPr>
        <w:t>header</w:t>
      </w:r>
      <w:r w:rsidR="00CD735F">
        <w:rPr>
          <w:rFonts w:eastAsiaTheme="minorEastAsia"/>
          <w:b/>
          <w:lang w:eastAsia="zh-CN"/>
        </w:rPr>
        <w:t xml:space="preserve">, then the BH LCID is not need to be extended for the </w:t>
      </w:r>
      <w:r w:rsidR="00361F9B" w:rsidRPr="00136EA3">
        <w:rPr>
          <w:rFonts w:eastAsiaTheme="minorEastAsia"/>
          <w:b/>
          <w:lang w:eastAsia="zh-CN"/>
        </w:rPr>
        <w:t xml:space="preserve">MT’s own </w:t>
      </w:r>
      <w:r w:rsidR="00CD735F">
        <w:rPr>
          <w:rFonts w:eastAsiaTheme="minorEastAsia"/>
          <w:b/>
          <w:lang w:eastAsia="zh-CN"/>
        </w:rPr>
        <w:t>traffic</w:t>
      </w:r>
      <w:r w:rsidRPr="00136EA3">
        <w:rPr>
          <w:rFonts w:eastAsiaTheme="minorEastAsia"/>
          <w:b/>
          <w:lang w:eastAsia="zh-CN"/>
        </w:rPr>
        <w:t>.</w:t>
      </w:r>
      <w:r w:rsidR="00983A71" w:rsidRPr="00983A71">
        <w:rPr>
          <w:rFonts w:eastAsiaTheme="minorEastAsia"/>
          <w:b/>
          <w:lang w:eastAsia="zh-CN"/>
        </w:rPr>
        <w:t xml:space="preserve"> </w:t>
      </w:r>
    </w:p>
    <w:p w:rsidR="00983A71" w:rsidRDefault="00983A71" w:rsidP="00136EA3">
      <w:pPr>
        <w:pStyle w:val="afff3"/>
        <w:spacing w:before="180"/>
        <w:rPr>
          <w:rFonts w:eastAsiaTheme="minorEastAsia"/>
          <w:lang w:eastAsia="zh-CN"/>
        </w:rPr>
      </w:pPr>
      <w:r w:rsidRPr="00983A71">
        <w:rPr>
          <w:rFonts w:eastAsiaTheme="minorEastAsia"/>
          <w:lang w:eastAsia="zh-CN"/>
        </w:rPr>
        <w:lastRenderedPageBreak/>
        <w:t>Based on the above analysis, we propose that</w:t>
      </w:r>
    </w:p>
    <w:p w:rsidR="00AB0A63" w:rsidRPr="00136EA3" w:rsidRDefault="00AB0A63" w:rsidP="00AB0A63">
      <w:pPr>
        <w:pStyle w:val="afff3"/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136EA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136EA3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The first solution, which requires that the </w:t>
      </w:r>
      <w:r w:rsidR="00361F9B" w:rsidRPr="00361F9B">
        <w:rPr>
          <w:rFonts w:eastAsiaTheme="minorEastAsia"/>
          <w:b/>
          <w:lang w:eastAsia="zh-CN"/>
        </w:rPr>
        <w:t xml:space="preserve">MT’s own </w:t>
      </w:r>
      <w:r>
        <w:rPr>
          <w:rFonts w:eastAsiaTheme="minorEastAsia"/>
          <w:b/>
          <w:lang w:eastAsia="zh-CN"/>
        </w:rPr>
        <w:t xml:space="preserve">traffic of an IAB node being traversed across </w:t>
      </w:r>
      <w:r w:rsidR="00DB6F41">
        <w:rPr>
          <w:rFonts w:eastAsiaTheme="minorEastAsia"/>
          <w:b/>
          <w:lang w:eastAsia="zh-CN"/>
        </w:rPr>
        <w:t>its</w:t>
      </w:r>
      <w:r>
        <w:rPr>
          <w:rFonts w:eastAsiaTheme="minorEastAsia"/>
          <w:b/>
          <w:lang w:eastAsia="zh-CN"/>
        </w:rPr>
        <w:t xml:space="preserve"> DU part</w:t>
      </w:r>
      <w:r w:rsidR="007F0226">
        <w:rPr>
          <w:rFonts w:eastAsiaTheme="minorEastAsia"/>
          <w:b/>
          <w:lang w:eastAsia="zh-CN"/>
        </w:rPr>
        <w:t>,</w:t>
      </w:r>
      <w:r>
        <w:rPr>
          <w:rFonts w:eastAsiaTheme="minorEastAsia"/>
          <w:b/>
          <w:lang w:eastAsia="zh-CN"/>
        </w:rPr>
        <w:t xml:space="preserve"> should be excluded</w:t>
      </w:r>
      <w:r w:rsidRPr="00136EA3">
        <w:rPr>
          <w:rFonts w:eastAsiaTheme="minorEastAsia"/>
          <w:b/>
          <w:lang w:eastAsia="zh-CN"/>
        </w:rPr>
        <w:t>.</w:t>
      </w:r>
    </w:p>
    <w:p w:rsidR="00737CAC" w:rsidRDefault="00AB0A63" w:rsidP="0098408D">
      <w:pPr>
        <w:pStyle w:val="afff3"/>
        <w:spacing w:after="0"/>
        <w:rPr>
          <w:rFonts w:eastAsiaTheme="minorEastAsia"/>
          <w:b/>
          <w:lang w:eastAsia="zh-CN"/>
        </w:rPr>
      </w:pPr>
      <w:r w:rsidRPr="00136EA3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 w:rsidRPr="00136EA3">
        <w:rPr>
          <w:rFonts w:eastAsiaTheme="minorEastAsia"/>
          <w:b/>
          <w:lang w:eastAsia="zh-CN"/>
        </w:rPr>
        <w:t xml:space="preserve">: The </w:t>
      </w:r>
      <w:r>
        <w:rPr>
          <w:rFonts w:eastAsiaTheme="minorEastAsia"/>
          <w:b/>
          <w:lang w:eastAsia="zh-CN"/>
        </w:rPr>
        <w:t xml:space="preserve">second </w:t>
      </w:r>
      <w:r w:rsidRPr="00136EA3">
        <w:rPr>
          <w:rFonts w:eastAsiaTheme="minorEastAsia"/>
          <w:b/>
          <w:lang w:eastAsia="zh-CN"/>
        </w:rPr>
        <w:t>solution</w:t>
      </w:r>
      <w:r>
        <w:rPr>
          <w:rFonts w:eastAsiaTheme="minorEastAsia"/>
          <w:b/>
          <w:lang w:eastAsia="zh-CN"/>
        </w:rPr>
        <w:t>, i.e.</w:t>
      </w:r>
      <w:r w:rsidRPr="00136EA3">
        <w:rPr>
          <w:rFonts w:eastAsiaTheme="minorEastAsia"/>
          <w:b/>
          <w:lang w:eastAsia="zh-CN"/>
        </w:rPr>
        <w:t xml:space="preserve"> MT’s own traffic transported on access RLC channel</w:t>
      </w:r>
      <w:r w:rsidR="00BC3469">
        <w:rPr>
          <w:rFonts w:eastAsiaTheme="minorEastAsia"/>
          <w:b/>
          <w:lang w:eastAsia="zh-CN"/>
        </w:rPr>
        <w:t>,</w:t>
      </w:r>
      <w:r w:rsidRPr="00136EA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is </w:t>
      </w:r>
      <w:r w:rsidR="00BC3469">
        <w:rPr>
          <w:rFonts w:eastAsiaTheme="minorEastAsia"/>
          <w:b/>
          <w:lang w:eastAsia="zh-CN"/>
        </w:rPr>
        <w:t>used</w:t>
      </w:r>
      <w:r w:rsidR="00737CAC">
        <w:rPr>
          <w:rFonts w:eastAsiaTheme="minorEastAsia"/>
          <w:b/>
          <w:lang w:eastAsia="zh-CN"/>
        </w:rPr>
        <w:t xml:space="preserve"> with the following two aspects:</w:t>
      </w:r>
    </w:p>
    <w:p w:rsidR="00737CAC" w:rsidRDefault="00737CAC" w:rsidP="0098408D">
      <w:pPr>
        <w:pStyle w:val="afff3"/>
        <w:numPr>
          <w:ilvl w:val="0"/>
          <w:numId w:val="39"/>
        </w:numPr>
        <w:spacing w:after="0"/>
        <w:ind w:leftChars="400" w:left="130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No need </w:t>
      </w:r>
      <w:r w:rsidR="000366C7">
        <w:rPr>
          <w:rFonts w:eastAsiaTheme="minorEastAsia"/>
          <w:b/>
          <w:lang w:eastAsia="zh-CN"/>
        </w:rPr>
        <w:t xml:space="preserve">of </w:t>
      </w:r>
      <w:r>
        <w:rPr>
          <w:rFonts w:eastAsiaTheme="minorEastAsia"/>
          <w:b/>
          <w:lang w:eastAsia="zh-CN"/>
        </w:rPr>
        <w:t xml:space="preserve">BAP layer </w:t>
      </w:r>
      <w:r w:rsidR="000366C7">
        <w:rPr>
          <w:rFonts w:eastAsiaTheme="minorEastAsia"/>
          <w:b/>
          <w:lang w:eastAsia="zh-CN"/>
        </w:rPr>
        <w:t>above</w:t>
      </w:r>
      <w:r>
        <w:rPr>
          <w:rFonts w:eastAsiaTheme="minorEastAsia"/>
          <w:b/>
          <w:lang w:eastAsia="zh-CN"/>
        </w:rPr>
        <w:t xml:space="preserve"> the access RLC channel.</w:t>
      </w:r>
    </w:p>
    <w:p w:rsidR="00AB0A63" w:rsidRDefault="00737CAC" w:rsidP="0098408D">
      <w:pPr>
        <w:pStyle w:val="afff3"/>
        <w:numPr>
          <w:ilvl w:val="0"/>
          <w:numId w:val="39"/>
        </w:numPr>
        <w:spacing w:after="0"/>
        <w:ind w:leftChars="400" w:left="130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Using separate LCID to distinguish the access RL</w:t>
      </w:r>
      <w:r>
        <w:rPr>
          <w:rFonts w:eastAsiaTheme="minorEastAsia" w:hint="eastAsia"/>
          <w:b/>
          <w:lang w:eastAsia="zh-CN"/>
        </w:rPr>
        <w:t>C</w:t>
      </w:r>
      <w:r>
        <w:rPr>
          <w:rFonts w:eastAsiaTheme="minorEastAsia"/>
          <w:b/>
          <w:lang w:eastAsia="zh-CN"/>
        </w:rPr>
        <w:t xml:space="preserve"> channel</w:t>
      </w:r>
      <w:r>
        <w:rPr>
          <w:rFonts w:eastAsiaTheme="minorEastAsia" w:hint="eastAsia"/>
          <w:b/>
          <w:lang w:eastAsia="zh-CN"/>
        </w:rPr>
        <w:t xml:space="preserve"> and BH RLC channel.</w:t>
      </w:r>
    </w:p>
    <w:bookmarkEnd w:id="5"/>
    <w:bookmarkEnd w:id="6"/>
    <w:p w:rsidR="00711CBF" w:rsidRPr="00A21705" w:rsidRDefault="006E11AA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Conclusion</w:t>
      </w:r>
    </w:p>
    <w:bookmarkEnd w:id="0"/>
    <w:p w:rsidR="003470BF" w:rsidRDefault="00657A93" w:rsidP="003470BF">
      <w:pPr>
        <w:rPr>
          <w:rFonts w:eastAsia="宋体"/>
          <w:sz w:val="20"/>
          <w:lang w:eastAsia="zh-CN"/>
        </w:rPr>
      </w:pPr>
      <w:r w:rsidRPr="00A21705">
        <w:rPr>
          <w:rFonts w:eastAsia="宋体"/>
          <w:kern w:val="2"/>
          <w:sz w:val="20"/>
          <w:lang w:eastAsia="zh-CN"/>
        </w:rPr>
        <w:t xml:space="preserve">This </w:t>
      </w:r>
      <w:r w:rsidR="009934AF" w:rsidRPr="00A21705">
        <w:rPr>
          <w:rFonts w:eastAsia="宋体"/>
          <w:kern w:val="2"/>
          <w:sz w:val="20"/>
          <w:lang w:eastAsia="zh-CN"/>
        </w:rPr>
        <w:t xml:space="preserve">paper </w:t>
      </w:r>
      <w:r w:rsidR="000805D8" w:rsidRPr="00A21705">
        <w:rPr>
          <w:rFonts w:eastAsia="宋体"/>
          <w:sz w:val="20"/>
          <w:lang w:eastAsia="zh-CN"/>
        </w:rPr>
        <w:t>mainly</w:t>
      </w:r>
      <w:r w:rsidR="005A6114" w:rsidRPr="00A21705">
        <w:rPr>
          <w:rFonts w:eastAsia="宋体" w:hint="eastAsia"/>
          <w:sz w:val="20"/>
          <w:lang w:eastAsia="zh-CN"/>
        </w:rPr>
        <w:t xml:space="preserve"> </w:t>
      </w:r>
      <w:r w:rsidR="009E0CA0" w:rsidRPr="00A21705">
        <w:rPr>
          <w:rFonts w:eastAsia="宋体"/>
          <w:sz w:val="20"/>
          <w:lang w:eastAsia="zh-CN"/>
        </w:rPr>
        <w:t>discuss</w:t>
      </w:r>
      <w:r w:rsidR="00217766" w:rsidRPr="00A21705">
        <w:rPr>
          <w:rFonts w:eastAsia="宋体"/>
          <w:sz w:val="20"/>
          <w:lang w:eastAsia="zh-CN"/>
        </w:rPr>
        <w:t>es</w:t>
      </w:r>
      <w:bookmarkStart w:id="10" w:name="OLE_LINK95"/>
      <w:bookmarkStart w:id="11" w:name="OLE_LINK96"/>
      <w:r w:rsidR="00687127" w:rsidRPr="00A21705">
        <w:rPr>
          <w:rFonts w:eastAsia="宋体"/>
          <w:sz w:val="20"/>
          <w:lang w:eastAsia="zh-CN"/>
        </w:rPr>
        <w:t xml:space="preserve"> </w:t>
      </w:r>
      <w:bookmarkEnd w:id="10"/>
      <w:bookmarkEnd w:id="11"/>
      <w:r w:rsidR="00CE1781">
        <w:rPr>
          <w:rFonts w:eastAsia="宋体"/>
          <w:sz w:val="20"/>
          <w:lang w:eastAsia="zh-CN"/>
        </w:rPr>
        <w:t xml:space="preserve">how to support the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CE1781">
        <w:rPr>
          <w:rFonts w:eastAsia="宋体"/>
          <w:sz w:val="20"/>
          <w:lang w:eastAsia="zh-CN"/>
        </w:rPr>
        <w:t>traffic in backhaul link</w:t>
      </w:r>
      <w:r w:rsidR="006A01FC" w:rsidRPr="00A21705">
        <w:rPr>
          <w:rFonts w:eastAsia="宋体"/>
          <w:sz w:val="20"/>
          <w:lang w:eastAsia="zh-CN"/>
        </w:rPr>
        <w:t>.</w:t>
      </w:r>
      <w:r w:rsidR="006A01FC" w:rsidRPr="00A21705">
        <w:rPr>
          <w:rFonts w:eastAsia="宋体" w:hint="eastAsia"/>
          <w:sz w:val="20"/>
          <w:lang w:eastAsia="zh-CN"/>
        </w:rPr>
        <w:t xml:space="preserve"> </w:t>
      </w:r>
      <w:r w:rsidR="003470BF" w:rsidRPr="00A21705">
        <w:rPr>
          <w:rFonts w:eastAsia="宋体"/>
          <w:sz w:val="20"/>
          <w:lang w:eastAsia="zh-CN"/>
        </w:rPr>
        <w:t xml:space="preserve">Based on the above </w:t>
      </w:r>
      <w:r w:rsidR="00B00BF8">
        <w:rPr>
          <w:rFonts w:eastAsia="宋体" w:hint="eastAsia"/>
          <w:sz w:val="20"/>
          <w:lang w:eastAsia="zh-CN"/>
        </w:rPr>
        <w:t>discussion</w:t>
      </w:r>
      <w:r w:rsidR="003470BF" w:rsidRPr="00A21705">
        <w:rPr>
          <w:rFonts w:eastAsia="宋体"/>
          <w:sz w:val="20"/>
          <w:lang w:eastAsia="zh-CN"/>
        </w:rPr>
        <w:t xml:space="preserve">, we have </w:t>
      </w:r>
      <w:r w:rsidR="009C4503">
        <w:rPr>
          <w:rFonts w:eastAsia="宋体"/>
          <w:sz w:val="20"/>
          <w:lang w:eastAsia="zh-CN"/>
        </w:rPr>
        <w:t xml:space="preserve">the </w:t>
      </w:r>
      <w:r w:rsidR="003470BF" w:rsidRPr="00A21705">
        <w:rPr>
          <w:rFonts w:eastAsia="宋体"/>
          <w:sz w:val="20"/>
          <w:lang w:eastAsia="zh-CN"/>
        </w:rPr>
        <w:t>following</w:t>
      </w:r>
      <w:r w:rsidR="009C4503">
        <w:rPr>
          <w:rFonts w:eastAsia="宋体" w:hint="eastAsia"/>
          <w:sz w:val="20"/>
          <w:lang w:eastAsia="zh-CN"/>
        </w:rPr>
        <w:t xml:space="preserve"> observation</w:t>
      </w:r>
      <w:r w:rsidR="005765B8">
        <w:rPr>
          <w:rFonts w:eastAsia="宋体"/>
          <w:sz w:val="20"/>
          <w:lang w:eastAsia="zh-CN"/>
        </w:rPr>
        <w:t>s</w:t>
      </w:r>
      <w:r w:rsidR="006A01FC" w:rsidRPr="00A21705">
        <w:rPr>
          <w:rFonts w:eastAsia="宋体" w:hint="eastAsia"/>
          <w:sz w:val="20"/>
          <w:lang w:eastAsia="zh-CN"/>
        </w:rPr>
        <w:t xml:space="preserve"> and</w:t>
      </w:r>
      <w:r w:rsidR="003470BF" w:rsidRPr="00A21705">
        <w:rPr>
          <w:rFonts w:eastAsia="宋体"/>
          <w:sz w:val="20"/>
          <w:lang w:eastAsia="zh-CN"/>
        </w:rPr>
        <w:t xml:space="preserve"> proposals:</w:t>
      </w:r>
    </w:p>
    <w:p w:rsidR="005B3D2C" w:rsidRPr="00E20917" w:rsidRDefault="005B3D2C" w:rsidP="005B3D2C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O</w:t>
      </w:r>
      <w:r>
        <w:rPr>
          <w:rFonts w:eastAsiaTheme="minorEastAsia" w:hint="eastAsia"/>
          <w:b/>
          <w:sz w:val="20"/>
          <w:lang w:eastAsia="zh-CN"/>
        </w:rPr>
        <w:t xml:space="preserve">bservation </w:t>
      </w:r>
      <w:r>
        <w:rPr>
          <w:rFonts w:eastAsiaTheme="minorEastAsia"/>
          <w:b/>
          <w:sz w:val="20"/>
          <w:lang w:eastAsia="zh-CN"/>
        </w:rPr>
        <w:t>1: The F1-U is used to carry UE’s user plane data between gNB-DU and gNB-CU, and the F1*-U defined between IAB node and donor CU should follow such principle also.</w:t>
      </w:r>
    </w:p>
    <w:p w:rsidR="005B3D2C" w:rsidRPr="00E20917" w:rsidRDefault="005B3D2C" w:rsidP="005B3D2C">
      <w:pPr>
        <w:jc w:val="both"/>
        <w:rPr>
          <w:rFonts w:eastAsiaTheme="minorEastAsia"/>
          <w:b/>
          <w:sz w:val="20"/>
          <w:lang w:eastAsia="zh-CN"/>
        </w:rPr>
      </w:pPr>
      <w:r w:rsidRPr="00E20917">
        <w:rPr>
          <w:rFonts w:eastAsiaTheme="minorEastAsia"/>
          <w:b/>
          <w:sz w:val="20"/>
          <w:lang w:eastAsia="zh-CN"/>
        </w:rPr>
        <w:t xml:space="preserve">Observation 2: The </w:t>
      </w:r>
      <w:r w:rsidRPr="00136EA3">
        <w:rPr>
          <w:rFonts w:eastAsiaTheme="minorEastAsia"/>
          <w:b/>
          <w:lang w:eastAsia="zh-CN"/>
        </w:rPr>
        <w:t xml:space="preserve">MT’s own </w:t>
      </w:r>
      <w:r w:rsidRPr="00E20917">
        <w:rPr>
          <w:rFonts w:eastAsiaTheme="minorEastAsia"/>
          <w:b/>
          <w:sz w:val="20"/>
          <w:lang w:eastAsia="zh-CN"/>
        </w:rPr>
        <w:t xml:space="preserve">traffic of an IAB node should be traversed </w:t>
      </w:r>
      <w:r>
        <w:rPr>
          <w:rFonts w:eastAsiaTheme="minorEastAsia"/>
          <w:b/>
          <w:sz w:val="20"/>
          <w:lang w:eastAsia="zh-CN"/>
        </w:rPr>
        <w:t>via</w:t>
      </w:r>
      <w:r w:rsidRPr="00E20917">
        <w:rPr>
          <w:rFonts w:eastAsiaTheme="minorEastAsia"/>
          <w:b/>
          <w:sz w:val="20"/>
          <w:lang w:eastAsia="zh-CN"/>
        </w:rPr>
        <w:t xml:space="preserve"> the F1*-U </w:t>
      </w:r>
      <w:r>
        <w:rPr>
          <w:rFonts w:eastAsiaTheme="minorEastAsia"/>
          <w:b/>
          <w:sz w:val="20"/>
          <w:lang w:eastAsia="zh-CN"/>
        </w:rPr>
        <w:t>terminating at</w:t>
      </w:r>
      <w:r w:rsidRPr="00E20917">
        <w:rPr>
          <w:rFonts w:eastAsiaTheme="minorEastAsia"/>
          <w:b/>
          <w:sz w:val="20"/>
          <w:lang w:eastAsia="zh-CN"/>
        </w:rPr>
        <w:t xml:space="preserve"> its parent node’s DU part instead of</w:t>
      </w:r>
      <w:r>
        <w:rPr>
          <w:rFonts w:eastAsiaTheme="minorEastAsia"/>
          <w:b/>
          <w:sz w:val="20"/>
          <w:lang w:eastAsia="zh-CN"/>
        </w:rPr>
        <w:t xml:space="preserve"> terminating at</w:t>
      </w:r>
      <w:r w:rsidRPr="00E20917">
        <w:rPr>
          <w:rFonts w:eastAsiaTheme="minorEastAsia"/>
          <w:b/>
          <w:sz w:val="20"/>
          <w:lang w:eastAsia="zh-CN"/>
        </w:rPr>
        <w:t xml:space="preserve"> its own DU part</w:t>
      </w:r>
      <w:r>
        <w:rPr>
          <w:rFonts w:eastAsiaTheme="minorEastAsia"/>
          <w:b/>
          <w:sz w:val="20"/>
          <w:lang w:eastAsia="zh-CN"/>
        </w:rPr>
        <w:t>,</w:t>
      </w:r>
      <w:r w:rsidRPr="00E20917">
        <w:rPr>
          <w:rFonts w:eastAsiaTheme="minorEastAsia"/>
          <w:b/>
          <w:sz w:val="20"/>
          <w:lang w:eastAsia="zh-CN"/>
        </w:rPr>
        <w:t xml:space="preserve"> for both uplink and downlink. </w:t>
      </w:r>
    </w:p>
    <w:p w:rsidR="005B3D2C" w:rsidRDefault="005B3D2C" w:rsidP="005B3D2C">
      <w:pPr>
        <w:pStyle w:val="afff3"/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3: The second solution provides additional benefits for reducing the overhead at the last hop.</w:t>
      </w:r>
    </w:p>
    <w:p w:rsidR="005B3D2C" w:rsidRPr="00136EA3" w:rsidRDefault="005B3D2C" w:rsidP="005B3D2C">
      <w:pPr>
        <w:pStyle w:val="afff3"/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4: The BH LCID space should be extended anyway, regardless which solution is adopted,</w:t>
      </w:r>
      <w:r w:rsidRPr="00136EA3">
        <w:rPr>
          <w:rFonts w:eastAsiaTheme="minorEastAsia"/>
          <w:b/>
          <w:lang w:eastAsia="zh-CN"/>
        </w:rPr>
        <w:t xml:space="preserve"> if the </w:t>
      </w:r>
      <w:r w:rsidRPr="00361F9B">
        <w:rPr>
          <w:rFonts w:eastAsiaTheme="minorEastAsia"/>
          <w:b/>
          <w:lang w:eastAsia="zh-CN"/>
        </w:rPr>
        <w:t>MT’s own</w:t>
      </w:r>
      <w:r w:rsidRPr="00136EA3">
        <w:rPr>
          <w:rFonts w:eastAsiaTheme="minorEastAsia"/>
          <w:b/>
          <w:lang w:eastAsia="zh-CN"/>
        </w:rPr>
        <w:t xml:space="preserve"> traffic use</w:t>
      </w:r>
      <w:r>
        <w:rPr>
          <w:rFonts w:eastAsiaTheme="minorEastAsia"/>
          <w:b/>
          <w:lang w:eastAsia="zh-CN"/>
        </w:rPr>
        <w:t>s</w:t>
      </w:r>
      <w:r w:rsidRPr="00136EA3">
        <w:rPr>
          <w:rFonts w:eastAsiaTheme="minorEastAsia"/>
          <w:b/>
          <w:lang w:eastAsia="zh-CN"/>
        </w:rPr>
        <w:t xml:space="preserve"> different RLC channel from the</w:t>
      </w:r>
      <w:r>
        <w:rPr>
          <w:rFonts w:eastAsiaTheme="minorEastAsia"/>
          <w:b/>
          <w:lang w:eastAsia="zh-CN"/>
        </w:rPr>
        <w:t xml:space="preserve"> BH traffic</w:t>
      </w:r>
      <w:r w:rsidRPr="00584E9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for 1:1 bearer mapping</w:t>
      </w:r>
      <w:r w:rsidRPr="00136EA3">
        <w:rPr>
          <w:rFonts w:eastAsiaTheme="minorEastAsia"/>
          <w:b/>
          <w:lang w:eastAsia="zh-CN"/>
        </w:rPr>
        <w:t>.</w:t>
      </w:r>
    </w:p>
    <w:p w:rsidR="005B3D2C" w:rsidRDefault="005B3D2C" w:rsidP="005B3D2C">
      <w:pPr>
        <w:pStyle w:val="afff3"/>
        <w:spacing w:before="180"/>
        <w:rPr>
          <w:rFonts w:eastAsiaTheme="minorEastAsia"/>
          <w:b/>
          <w:lang w:eastAsia="zh-CN"/>
        </w:rPr>
      </w:pPr>
      <w:r w:rsidRPr="00136EA3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eastAsia="zh-CN"/>
        </w:rPr>
        <w:t>5</w:t>
      </w:r>
      <w:r w:rsidRPr="00136EA3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Even f</w:t>
      </w:r>
      <w:r w:rsidRPr="00136EA3">
        <w:rPr>
          <w:rFonts w:eastAsiaTheme="minorEastAsia"/>
          <w:b/>
          <w:lang w:eastAsia="zh-CN"/>
        </w:rPr>
        <w:t xml:space="preserve">or the second solution, MT’s own traffic can reuse LCHs </w:t>
      </w:r>
      <w:r>
        <w:rPr>
          <w:rFonts w:eastAsiaTheme="minorEastAsia"/>
          <w:b/>
          <w:lang w:eastAsia="zh-CN"/>
        </w:rPr>
        <w:t xml:space="preserve">with backhaul traffic </w:t>
      </w:r>
      <w:r w:rsidRPr="00136EA3">
        <w:rPr>
          <w:rFonts w:eastAsiaTheme="minorEastAsia"/>
          <w:b/>
          <w:lang w:eastAsia="zh-CN"/>
        </w:rPr>
        <w:t>if some indicators to separate the BH traffic and MT’s own traffic i</w:t>
      </w:r>
      <w:r>
        <w:rPr>
          <w:rFonts w:eastAsiaTheme="minorEastAsia"/>
          <w:b/>
          <w:lang w:eastAsia="zh-CN"/>
        </w:rPr>
        <w:t>n the RLC header or the MAC sub-</w:t>
      </w:r>
      <w:r w:rsidRPr="00136EA3">
        <w:rPr>
          <w:rFonts w:eastAsiaTheme="minorEastAsia"/>
          <w:b/>
          <w:lang w:eastAsia="zh-CN"/>
        </w:rPr>
        <w:t>header</w:t>
      </w:r>
      <w:r>
        <w:rPr>
          <w:rFonts w:eastAsiaTheme="minorEastAsia"/>
          <w:b/>
          <w:lang w:eastAsia="zh-CN"/>
        </w:rPr>
        <w:t xml:space="preserve">, then the BH LCID is not need to be extended for the </w:t>
      </w:r>
      <w:r w:rsidRPr="00136EA3">
        <w:rPr>
          <w:rFonts w:eastAsiaTheme="minorEastAsia"/>
          <w:b/>
          <w:lang w:eastAsia="zh-CN"/>
        </w:rPr>
        <w:t xml:space="preserve">MT’s own </w:t>
      </w:r>
      <w:r>
        <w:rPr>
          <w:rFonts w:eastAsiaTheme="minorEastAsia"/>
          <w:b/>
          <w:lang w:eastAsia="zh-CN"/>
        </w:rPr>
        <w:t>traffic</w:t>
      </w:r>
      <w:r w:rsidRPr="00136EA3">
        <w:rPr>
          <w:rFonts w:eastAsiaTheme="minorEastAsia"/>
          <w:b/>
          <w:lang w:eastAsia="zh-CN"/>
        </w:rPr>
        <w:t>.</w:t>
      </w:r>
      <w:r w:rsidRPr="00983A71">
        <w:rPr>
          <w:rFonts w:eastAsiaTheme="minorEastAsia"/>
          <w:b/>
          <w:lang w:eastAsia="zh-CN"/>
        </w:rPr>
        <w:t xml:space="preserve"> </w:t>
      </w:r>
    </w:p>
    <w:p w:rsidR="005B3D2C" w:rsidRPr="00E20917" w:rsidRDefault="005B3D2C" w:rsidP="005B3D2C">
      <w:pPr>
        <w:jc w:val="both"/>
        <w:rPr>
          <w:b/>
          <w:sz w:val="20"/>
        </w:rPr>
      </w:pPr>
      <w:r>
        <w:rPr>
          <w:b/>
          <w:sz w:val="20"/>
        </w:rPr>
        <w:t>Proposal</w:t>
      </w:r>
      <w:r w:rsidRPr="00E20917">
        <w:rPr>
          <w:b/>
          <w:sz w:val="20"/>
        </w:rPr>
        <w:t xml:space="preserve"> 1: For each IAB node, the </w:t>
      </w:r>
      <w:r>
        <w:rPr>
          <w:b/>
          <w:sz w:val="20"/>
        </w:rPr>
        <w:t xml:space="preserve">F1*-U should terminate at its DU part, instead of its MT part, in </w:t>
      </w:r>
      <w:r w:rsidRPr="00ED6B57">
        <w:rPr>
          <w:rFonts w:eastAsiaTheme="minorEastAsia"/>
          <w:b/>
          <w:sz w:val="20"/>
          <w:lang w:val="en-US" w:eastAsia="zh-CN"/>
        </w:rPr>
        <w:t>user plane protocol stack</w:t>
      </w:r>
      <w:r>
        <w:rPr>
          <w:b/>
          <w:sz w:val="20"/>
        </w:rPr>
        <w:t xml:space="preserve">.  </w:t>
      </w:r>
    </w:p>
    <w:p w:rsidR="005B3D2C" w:rsidRPr="00136EA3" w:rsidRDefault="005B3D2C" w:rsidP="005B3D2C">
      <w:pPr>
        <w:pStyle w:val="afff3"/>
        <w:spacing w:before="180"/>
        <w:rPr>
          <w:rFonts w:eastAsiaTheme="minorEastAsia"/>
          <w:b/>
          <w:lang w:eastAsia="zh-CN"/>
        </w:rPr>
      </w:pPr>
      <w:bookmarkStart w:id="12" w:name="_GoBack"/>
      <w:bookmarkEnd w:id="12"/>
      <w:r>
        <w:rPr>
          <w:rFonts w:eastAsiaTheme="minorEastAsia"/>
          <w:b/>
          <w:lang w:eastAsia="zh-CN"/>
        </w:rPr>
        <w:t>Proposal</w:t>
      </w:r>
      <w:r w:rsidRPr="00136EA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136EA3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The first solution, which requires that the </w:t>
      </w:r>
      <w:r w:rsidRPr="00361F9B">
        <w:rPr>
          <w:rFonts w:eastAsiaTheme="minorEastAsia"/>
          <w:b/>
          <w:lang w:eastAsia="zh-CN"/>
        </w:rPr>
        <w:t xml:space="preserve">MT’s own </w:t>
      </w:r>
      <w:r>
        <w:rPr>
          <w:rFonts w:eastAsiaTheme="minorEastAsia"/>
          <w:b/>
          <w:lang w:eastAsia="zh-CN"/>
        </w:rPr>
        <w:t>traffic of an IAB node being traversed across its DU part, should be excluded</w:t>
      </w:r>
      <w:r w:rsidRPr="00136EA3">
        <w:rPr>
          <w:rFonts w:eastAsiaTheme="minorEastAsia"/>
          <w:b/>
          <w:lang w:eastAsia="zh-CN"/>
        </w:rPr>
        <w:t>.</w:t>
      </w:r>
    </w:p>
    <w:p w:rsidR="005B3D2C" w:rsidRDefault="005B3D2C" w:rsidP="005B3D2C">
      <w:pPr>
        <w:pStyle w:val="afff3"/>
        <w:spacing w:after="0"/>
        <w:rPr>
          <w:rFonts w:eastAsiaTheme="minorEastAsia"/>
          <w:b/>
          <w:lang w:eastAsia="zh-CN"/>
        </w:rPr>
      </w:pPr>
      <w:r w:rsidRPr="00136EA3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 w:rsidRPr="00136EA3">
        <w:rPr>
          <w:rFonts w:eastAsiaTheme="minorEastAsia"/>
          <w:b/>
          <w:lang w:eastAsia="zh-CN"/>
        </w:rPr>
        <w:t xml:space="preserve">: The </w:t>
      </w:r>
      <w:r>
        <w:rPr>
          <w:rFonts w:eastAsiaTheme="minorEastAsia"/>
          <w:b/>
          <w:lang w:eastAsia="zh-CN"/>
        </w:rPr>
        <w:t xml:space="preserve">second </w:t>
      </w:r>
      <w:r w:rsidRPr="00136EA3">
        <w:rPr>
          <w:rFonts w:eastAsiaTheme="minorEastAsia"/>
          <w:b/>
          <w:lang w:eastAsia="zh-CN"/>
        </w:rPr>
        <w:t>solution</w:t>
      </w:r>
      <w:r>
        <w:rPr>
          <w:rFonts w:eastAsiaTheme="minorEastAsia"/>
          <w:b/>
          <w:lang w:eastAsia="zh-CN"/>
        </w:rPr>
        <w:t>, i.e.</w:t>
      </w:r>
      <w:r w:rsidRPr="00136EA3">
        <w:rPr>
          <w:rFonts w:eastAsiaTheme="minorEastAsia"/>
          <w:b/>
          <w:lang w:eastAsia="zh-CN"/>
        </w:rPr>
        <w:t xml:space="preserve"> MT’s own traffic transported on access RLC channel</w:t>
      </w:r>
      <w:r>
        <w:rPr>
          <w:rFonts w:eastAsiaTheme="minorEastAsia"/>
          <w:b/>
          <w:lang w:eastAsia="zh-CN"/>
        </w:rPr>
        <w:t>,</w:t>
      </w:r>
      <w:r w:rsidRPr="00136EA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is used with the following two aspects:</w:t>
      </w:r>
    </w:p>
    <w:p w:rsidR="005B3D2C" w:rsidRDefault="005B3D2C" w:rsidP="005B3D2C">
      <w:pPr>
        <w:pStyle w:val="afff3"/>
        <w:numPr>
          <w:ilvl w:val="0"/>
          <w:numId w:val="39"/>
        </w:numPr>
        <w:spacing w:after="0"/>
        <w:ind w:leftChars="400" w:left="130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No need of BAP layer above the access RLC channel.</w:t>
      </w:r>
    </w:p>
    <w:p w:rsidR="005B3D2C" w:rsidRDefault="005B3D2C" w:rsidP="005B3D2C">
      <w:pPr>
        <w:pStyle w:val="afff3"/>
        <w:numPr>
          <w:ilvl w:val="0"/>
          <w:numId w:val="39"/>
        </w:numPr>
        <w:spacing w:after="0"/>
        <w:ind w:leftChars="400" w:left="130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Using separate LCID to distinguish the access RL</w:t>
      </w:r>
      <w:r>
        <w:rPr>
          <w:rFonts w:eastAsiaTheme="minorEastAsia" w:hint="eastAsia"/>
          <w:b/>
          <w:lang w:eastAsia="zh-CN"/>
        </w:rPr>
        <w:t>C</w:t>
      </w:r>
      <w:r>
        <w:rPr>
          <w:rFonts w:eastAsiaTheme="minorEastAsia"/>
          <w:b/>
          <w:lang w:eastAsia="zh-CN"/>
        </w:rPr>
        <w:t xml:space="preserve"> channel</w:t>
      </w:r>
      <w:r>
        <w:rPr>
          <w:rFonts w:eastAsiaTheme="minorEastAsia" w:hint="eastAsia"/>
          <w:b/>
          <w:lang w:eastAsia="zh-CN"/>
        </w:rPr>
        <w:t xml:space="preserve"> and BH RLC channel.</w:t>
      </w:r>
    </w:p>
    <w:p w:rsidR="007D5BCD" w:rsidRPr="00060665" w:rsidRDefault="007D5BCD" w:rsidP="005B3D2C">
      <w:pPr>
        <w:pStyle w:val="afff3"/>
        <w:spacing w:after="0"/>
        <w:ind w:left="1300"/>
        <w:rPr>
          <w:rFonts w:eastAsiaTheme="minorEastAsia"/>
          <w:lang w:eastAsia="zh-CN"/>
        </w:rPr>
      </w:pPr>
    </w:p>
    <w:p w:rsidR="00516701" w:rsidRPr="00A21705" w:rsidRDefault="00516701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Reference</w:t>
      </w:r>
    </w:p>
    <w:p w:rsidR="007823EC" w:rsidRPr="00E20917" w:rsidRDefault="006D67A1" w:rsidP="006D67A1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val="en-GB" w:eastAsia="zh-CN"/>
        </w:rPr>
      </w:pPr>
      <w:bookmarkStart w:id="13" w:name="_Ref535594540"/>
      <w:r>
        <w:rPr>
          <w:sz w:val="20"/>
          <w:lang w:eastAsia="zh-CN"/>
        </w:rPr>
        <w:t>3GPP TR 38.874 v1</w:t>
      </w:r>
      <w:r w:rsidR="00D7496B">
        <w:rPr>
          <w:sz w:val="20"/>
          <w:lang w:eastAsia="zh-CN"/>
        </w:rPr>
        <w:t>6</w:t>
      </w:r>
      <w:r>
        <w:rPr>
          <w:sz w:val="20"/>
          <w:lang w:eastAsia="zh-CN"/>
        </w:rPr>
        <w:t>.0.0,</w:t>
      </w:r>
      <w:r w:rsidR="0048755C" w:rsidRPr="00DF3F3C">
        <w:rPr>
          <w:sz w:val="20"/>
          <w:lang w:eastAsia="zh-CN"/>
        </w:rPr>
        <w:t xml:space="preserve"> </w:t>
      </w:r>
      <w:r>
        <w:rPr>
          <w:rFonts w:cs="Arial"/>
        </w:rPr>
        <w:t>Study on Integrated Access and Backhaul</w:t>
      </w:r>
      <w:r w:rsidR="00B52449" w:rsidRPr="00DF3F3C">
        <w:rPr>
          <w:sz w:val="20"/>
          <w:lang w:eastAsia="zh-CN"/>
        </w:rPr>
        <w:t>.</w:t>
      </w:r>
      <w:bookmarkEnd w:id="13"/>
    </w:p>
    <w:p w:rsidR="00D907E9" w:rsidRPr="00E20917" w:rsidRDefault="00D907E9" w:rsidP="006D67A1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val="en-GB" w:eastAsia="zh-CN"/>
        </w:rPr>
      </w:pPr>
      <w:bookmarkStart w:id="14" w:name="_Ref536543097"/>
      <w:r>
        <w:rPr>
          <w:sz w:val="20"/>
          <w:lang w:eastAsia="zh-CN"/>
        </w:rPr>
        <w:t>3GPP TS 38.401 v15.4.0, Architecture description.</w:t>
      </w:r>
      <w:bookmarkEnd w:id="14"/>
    </w:p>
    <w:p w:rsidR="00825D82" w:rsidRPr="00DF3F3C" w:rsidRDefault="00825D82" w:rsidP="006D67A1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val="en-GB" w:eastAsia="zh-CN"/>
        </w:rPr>
      </w:pPr>
      <w:bookmarkStart w:id="15" w:name="_Ref536543624"/>
      <w:r>
        <w:rPr>
          <w:sz w:val="20"/>
          <w:lang w:eastAsia="zh-CN"/>
        </w:rPr>
        <w:t>Report of 3GPP RAN WG2 #103bis meeting.</w:t>
      </w:r>
      <w:bookmarkEnd w:id="15"/>
    </w:p>
    <w:p w:rsidR="000E7D2D" w:rsidRPr="00D7496B" w:rsidRDefault="000E7D2D" w:rsidP="00CE1781">
      <w:pPr>
        <w:jc w:val="both"/>
        <w:rPr>
          <w:rFonts w:eastAsiaTheme="minorEastAsia"/>
          <w:sz w:val="20"/>
          <w:lang w:eastAsia="zh-CN"/>
        </w:rPr>
      </w:pPr>
    </w:p>
    <w:sectPr w:rsidR="000E7D2D" w:rsidRPr="00D7496B" w:rsidSect="00D87D58">
      <w:footerReference w:type="default" r:id="rId10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1AB" w:rsidRDefault="009951AB">
      <w:r>
        <w:separator/>
      </w:r>
    </w:p>
  </w:endnote>
  <w:endnote w:type="continuationSeparator" w:id="0">
    <w:p w:rsidR="009951AB" w:rsidRDefault="00995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BE5" w:rsidRDefault="00E46BE5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5B3D2C">
      <w:t>3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5B3D2C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1AB" w:rsidRDefault="009951AB">
      <w:r>
        <w:separator/>
      </w:r>
    </w:p>
  </w:footnote>
  <w:footnote w:type="continuationSeparator" w:id="0">
    <w:p w:rsidR="009951AB" w:rsidRDefault="009951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385D43"/>
    <w:multiLevelType w:val="hybridMultilevel"/>
    <w:tmpl w:val="27F8993E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A875C9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71E358C"/>
    <w:multiLevelType w:val="hybridMultilevel"/>
    <w:tmpl w:val="EB2EDDA8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8" w15:restartNumberingAfterBreak="0">
    <w:nsid w:val="3AEB788A"/>
    <w:multiLevelType w:val="hybridMultilevel"/>
    <w:tmpl w:val="3C76C368"/>
    <w:lvl w:ilvl="0" w:tplc="3AF4EF2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BEAFAA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366267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FE2F57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23E60E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3AA6746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1684E2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9AEF5C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4828801E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B6B4917"/>
    <w:multiLevelType w:val="hybridMultilevel"/>
    <w:tmpl w:val="96BE8D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5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CD23EEB"/>
    <w:multiLevelType w:val="hybridMultilevel"/>
    <w:tmpl w:val="E694801C"/>
    <w:lvl w:ilvl="0" w:tplc="D9F89E1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1EE48D4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AD6AD8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012C40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39EB19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9EEE871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E3CE14B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09EF4F0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519A16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8F4E89"/>
    <w:multiLevelType w:val="hybridMultilevel"/>
    <w:tmpl w:val="689A489E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3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3"/>
  </w:num>
  <w:num w:numId="3">
    <w:abstractNumId w:val="34"/>
  </w:num>
  <w:num w:numId="4">
    <w:abstractNumId w:val="2"/>
  </w:num>
  <w:num w:numId="5">
    <w:abstractNumId w:val="1"/>
  </w:num>
  <w:num w:numId="6">
    <w:abstractNumId w:val="0"/>
  </w:num>
  <w:num w:numId="7">
    <w:abstractNumId w:val="15"/>
  </w:num>
  <w:num w:numId="8">
    <w:abstractNumId w:val="36"/>
  </w:num>
  <w:num w:numId="9">
    <w:abstractNumId w:val="24"/>
  </w:num>
  <w:num w:numId="10">
    <w:abstractNumId w:val="11"/>
  </w:num>
  <w:num w:numId="11">
    <w:abstractNumId w:val="33"/>
  </w:num>
  <w:num w:numId="12">
    <w:abstractNumId w:val="6"/>
  </w:num>
  <w:num w:numId="13">
    <w:abstractNumId w:val="26"/>
  </w:num>
  <w:num w:numId="14">
    <w:abstractNumId w:val="5"/>
  </w:num>
  <w:num w:numId="15">
    <w:abstractNumId w:val="18"/>
  </w:num>
  <w:num w:numId="16">
    <w:abstractNumId w:val="20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2"/>
  </w:num>
  <w:num w:numId="20">
    <w:abstractNumId w:val="28"/>
  </w:num>
  <w:num w:numId="21">
    <w:abstractNumId w:val="32"/>
  </w:num>
  <w:num w:numId="22">
    <w:abstractNumId w:val="4"/>
  </w:num>
  <w:num w:numId="23">
    <w:abstractNumId w:val="7"/>
  </w:num>
  <w:num w:numId="24">
    <w:abstractNumId w:val="14"/>
  </w:num>
  <w:num w:numId="25">
    <w:abstractNumId w:val="3"/>
  </w:num>
  <w:num w:numId="26">
    <w:abstractNumId w:val="31"/>
  </w:num>
  <w:num w:numId="27">
    <w:abstractNumId w:val="9"/>
  </w:num>
  <w:num w:numId="28">
    <w:abstractNumId w:val="21"/>
  </w:num>
  <w:num w:numId="29">
    <w:abstractNumId w:val="23"/>
  </w:num>
  <w:num w:numId="30">
    <w:abstractNumId w:val="27"/>
  </w:num>
  <w:num w:numId="31">
    <w:abstractNumId w:val="8"/>
  </w:num>
  <w:num w:numId="32">
    <w:abstractNumId w:val="29"/>
  </w:num>
  <w:num w:numId="33">
    <w:abstractNumId w:val="35"/>
  </w:num>
  <w:num w:numId="34">
    <w:abstractNumId w:val="25"/>
  </w:num>
  <w:num w:numId="35">
    <w:abstractNumId w:val="17"/>
  </w:num>
  <w:num w:numId="36">
    <w:abstractNumId w:val="16"/>
  </w:num>
  <w:num w:numId="37">
    <w:abstractNumId w:val="30"/>
  </w:num>
  <w:num w:numId="38">
    <w:abstractNumId w:val="19"/>
  </w:num>
  <w:num w:numId="39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7AA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C96"/>
    <w:rsid w:val="00002E11"/>
    <w:rsid w:val="00002FED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3AF"/>
    <w:rsid w:val="000144E1"/>
    <w:rsid w:val="000147A1"/>
    <w:rsid w:val="00014A00"/>
    <w:rsid w:val="00014A3E"/>
    <w:rsid w:val="00014C88"/>
    <w:rsid w:val="00014E70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104D"/>
    <w:rsid w:val="00021252"/>
    <w:rsid w:val="0002128A"/>
    <w:rsid w:val="000212D1"/>
    <w:rsid w:val="00021D3A"/>
    <w:rsid w:val="00022050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6C7"/>
    <w:rsid w:val="0003689F"/>
    <w:rsid w:val="00036A94"/>
    <w:rsid w:val="00036AE6"/>
    <w:rsid w:val="00036B59"/>
    <w:rsid w:val="00036E38"/>
    <w:rsid w:val="0003755C"/>
    <w:rsid w:val="000379FE"/>
    <w:rsid w:val="00037A57"/>
    <w:rsid w:val="00037D13"/>
    <w:rsid w:val="00037D82"/>
    <w:rsid w:val="0004009C"/>
    <w:rsid w:val="0004089A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36A4"/>
    <w:rsid w:val="000438F4"/>
    <w:rsid w:val="00043BBA"/>
    <w:rsid w:val="00043BC5"/>
    <w:rsid w:val="00043F20"/>
    <w:rsid w:val="000442D9"/>
    <w:rsid w:val="00044AB5"/>
    <w:rsid w:val="00044CCC"/>
    <w:rsid w:val="00044D7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CB8"/>
    <w:rsid w:val="00047286"/>
    <w:rsid w:val="00047A86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46F"/>
    <w:rsid w:val="00060665"/>
    <w:rsid w:val="000608E8"/>
    <w:rsid w:val="00060BD2"/>
    <w:rsid w:val="00060CDF"/>
    <w:rsid w:val="00060DB5"/>
    <w:rsid w:val="0006176E"/>
    <w:rsid w:val="0006198B"/>
    <w:rsid w:val="00061CDA"/>
    <w:rsid w:val="000622D3"/>
    <w:rsid w:val="000629AB"/>
    <w:rsid w:val="00062A3B"/>
    <w:rsid w:val="00062A60"/>
    <w:rsid w:val="000638A2"/>
    <w:rsid w:val="00063B63"/>
    <w:rsid w:val="00063E7B"/>
    <w:rsid w:val="00064132"/>
    <w:rsid w:val="00064173"/>
    <w:rsid w:val="00064437"/>
    <w:rsid w:val="0006449F"/>
    <w:rsid w:val="00064591"/>
    <w:rsid w:val="000645FD"/>
    <w:rsid w:val="00064BEF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21"/>
    <w:rsid w:val="00072EDF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948"/>
    <w:rsid w:val="00076B08"/>
    <w:rsid w:val="00076E1C"/>
    <w:rsid w:val="00076FB9"/>
    <w:rsid w:val="0007746B"/>
    <w:rsid w:val="00077694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671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BF"/>
    <w:rsid w:val="000D20E3"/>
    <w:rsid w:val="000D254C"/>
    <w:rsid w:val="000D255B"/>
    <w:rsid w:val="000D277C"/>
    <w:rsid w:val="000D29EA"/>
    <w:rsid w:val="000D2E72"/>
    <w:rsid w:val="000D2EDE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543D"/>
    <w:rsid w:val="000E5568"/>
    <w:rsid w:val="000E5A4E"/>
    <w:rsid w:val="000E5AC4"/>
    <w:rsid w:val="000E5F19"/>
    <w:rsid w:val="000E5FBE"/>
    <w:rsid w:val="000E63E8"/>
    <w:rsid w:val="000E6590"/>
    <w:rsid w:val="000E67DF"/>
    <w:rsid w:val="000E6808"/>
    <w:rsid w:val="000E6834"/>
    <w:rsid w:val="000E6ED9"/>
    <w:rsid w:val="000E7B94"/>
    <w:rsid w:val="000E7D2D"/>
    <w:rsid w:val="000E7F88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8E8"/>
    <w:rsid w:val="000F3CC9"/>
    <w:rsid w:val="000F3D54"/>
    <w:rsid w:val="000F40E9"/>
    <w:rsid w:val="000F4150"/>
    <w:rsid w:val="000F4597"/>
    <w:rsid w:val="000F49CA"/>
    <w:rsid w:val="000F4A9F"/>
    <w:rsid w:val="000F4E3F"/>
    <w:rsid w:val="000F4F4B"/>
    <w:rsid w:val="000F5193"/>
    <w:rsid w:val="000F54C7"/>
    <w:rsid w:val="000F578F"/>
    <w:rsid w:val="000F5A2B"/>
    <w:rsid w:val="000F5CBD"/>
    <w:rsid w:val="000F6115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D6F"/>
    <w:rsid w:val="0010394F"/>
    <w:rsid w:val="00103BCA"/>
    <w:rsid w:val="00103D87"/>
    <w:rsid w:val="00103F4E"/>
    <w:rsid w:val="001041BD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72"/>
    <w:rsid w:val="00107EFF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2E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D85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80C"/>
    <w:rsid w:val="00136A44"/>
    <w:rsid w:val="00136EA3"/>
    <w:rsid w:val="00136FC1"/>
    <w:rsid w:val="00137E5F"/>
    <w:rsid w:val="001403BC"/>
    <w:rsid w:val="0014050C"/>
    <w:rsid w:val="0014095B"/>
    <w:rsid w:val="00140A55"/>
    <w:rsid w:val="00140A67"/>
    <w:rsid w:val="00140EE8"/>
    <w:rsid w:val="0014120D"/>
    <w:rsid w:val="001412EC"/>
    <w:rsid w:val="001418EB"/>
    <w:rsid w:val="00141ECC"/>
    <w:rsid w:val="0014214C"/>
    <w:rsid w:val="00142218"/>
    <w:rsid w:val="0014232B"/>
    <w:rsid w:val="00142681"/>
    <w:rsid w:val="00142BAA"/>
    <w:rsid w:val="00142DC3"/>
    <w:rsid w:val="00143001"/>
    <w:rsid w:val="001438BF"/>
    <w:rsid w:val="00143C6F"/>
    <w:rsid w:val="00143EF3"/>
    <w:rsid w:val="0014412D"/>
    <w:rsid w:val="00144331"/>
    <w:rsid w:val="0014445E"/>
    <w:rsid w:val="00144AA6"/>
    <w:rsid w:val="00144B45"/>
    <w:rsid w:val="00144E0E"/>
    <w:rsid w:val="00144FB8"/>
    <w:rsid w:val="001453DC"/>
    <w:rsid w:val="00145487"/>
    <w:rsid w:val="00145581"/>
    <w:rsid w:val="0014572D"/>
    <w:rsid w:val="001457B9"/>
    <w:rsid w:val="001457C5"/>
    <w:rsid w:val="00145A05"/>
    <w:rsid w:val="0014638D"/>
    <w:rsid w:val="001466F3"/>
    <w:rsid w:val="00146FEB"/>
    <w:rsid w:val="00147125"/>
    <w:rsid w:val="00147B38"/>
    <w:rsid w:val="00147F20"/>
    <w:rsid w:val="0015029E"/>
    <w:rsid w:val="00150325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AB5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C90"/>
    <w:rsid w:val="001A340A"/>
    <w:rsid w:val="001A35B2"/>
    <w:rsid w:val="001A35FA"/>
    <w:rsid w:val="001A38C1"/>
    <w:rsid w:val="001A3B26"/>
    <w:rsid w:val="001A3BFB"/>
    <w:rsid w:val="001A40BF"/>
    <w:rsid w:val="001A43DD"/>
    <w:rsid w:val="001A459C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75F"/>
    <w:rsid w:val="001A7EC0"/>
    <w:rsid w:val="001A7F30"/>
    <w:rsid w:val="001B0343"/>
    <w:rsid w:val="001B0B93"/>
    <w:rsid w:val="001B1156"/>
    <w:rsid w:val="001B183C"/>
    <w:rsid w:val="001B2025"/>
    <w:rsid w:val="001B20D7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636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5253"/>
    <w:rsid w:val="001D547F"/>
    <w:rsid w:val="001D5B76"/>
    <w:rsid w:val="001D5E6C"/>
    <w:rsid w:val="001D6110"/>
    <w:rsid w:val="001D6151"/>
    <w:rsid w:val="001D61E0"/>
    <w:rsid w:val="001D6E50"/>
    <w:rsid w:val="001D711B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B9D"/>
    <w:rsid w:val="001F0D8B"/>
    <w:rsid w:val="001F11E2"/>
    <w:rsid w:val="001F14E3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1F7809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1009E"/>
    <w:rsid w:val="002103D8"/>
    <w:rsid w:val="002105BC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C96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2E3"/>
    <w:rsid w:val="00222894"/>
    <w:rsid w:val="002228E8"/>
    <w:rsid w:val="002228F9"/>
    <w:rsid w:val="00222BF1"/>
    <w:rsid w:val="00222DA1"/>
    <w:rsid w:val="00223299"/>
    <w:rsid w:val="002235F8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C90"/>
    <w:rsid w:val="002527A4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D12"/>
    <w:rsid w:val="00262FBF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46D"/>
    <w:rsid w:val="00275623"/>
    <w:rsid w:val="0027567C"/>
    <w:rsid w:val="002758B2"/>
    <w:rsid w:val="00275C91"/>
    <w:rsid w:val="00275D12"/>
    <w:rsid w:val="00275F1E"/>
    <w:rsid w:val="00275F9E"/>
    <w:rsid w:val="00276352"/>
    <w:rsid w:val="002764D8"/>
    <w:rsid w:val="00277267"/>
    <w:rsid w:val="0027795F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37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725"/>
    <w:rsid w:val="00286753"/>
    <w:rsid w:val="0028684A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84E"/>
    <w:rsid w:val="002908CE"/>
    <w:rsid w:val="002909AD"/>
    <w:rsid w:val="002909F8"/>
    <w:rsid w:val="002910F1"/>
    <w:rsid w:val="00291BBA"/>
    <w:rsid w:val="00292289"/>
    <w:rsid w:val="0029281C"/>
    <w:rsid w:val="00292ADD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7DA"/>
    <w:rsid w:val="00294D9C"/>
    <w:rsid w:val="00294DE9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0C39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43A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127B"/>
    <w:rsid w:val="002B13DD"/>
    <w:rsid w:val="002B1A40"/>
    <w:rsid w:val="002B1F57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BD"/>
    <w:rsid w:val="002C0029"/>
    <w:rsid w:val="002C0361"/>
    <w:rsid w:val="002C0664"/>
    <w:rsid w:val="002C076A"/>
    <w:rsid w:val="002C07D3"/>
    <w:rsid w:val="002C0908"/>
    <w:rsid w:val="002C129C"/>
    <w:rsid w:val="002C185E"/>
    <w:rsid w:val="002C204A"/>
    <w:rsid w:val="002C2104"/>
    <w:rsid w:val="002C232F"/>
    <w:rsid w:val="002C25E3"/>
    <w:rsid w:val="002C2735"/>
    <w:rsid w:val="002C2738"/>
    <w:rsid w:val="002C28CD"/>
    <w:rsid w:val="002C2CEB"/>
    <w:rsid w:val="002C2FCA"/>
    <w:rsid w:val="002C385A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C14"/>
    <w:rsid w:val="002C6C17"/>
    <w:rsid w:val="002C6E25"/>
    <w:rsid w:val="002C6E75"/>
    <w:rsid w:val="002C7091"/>
    <w:rsid w:val="002C74BD"/>
    <w:rsid w:val="002C7805"/>
    <w:rsid w:val="002C7B37"/>
    <w:rsid w:val="002C7EFF"/>
    <w:rsid w:val="002D0890"/>
    <w:rsid w:val="002D0E14"/>
    <w:rsid w:val="002D0EEF"/>
    <w:rsid w:val="002D1513"/>
    <w:rsid w:val="002D186A"/>
    <w:rsid w:val="002D18D1"/>
    <w:rsid w:val="002D1B2F"/>
    <w:rsid w:val="002D1C92"/>
    <w:rsid w:val="002D2554"/>
    <w:rsid w:val="002D2583"/>
    <w:rsid w:val="002D2A12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A2A"/>
    <w:rsid w:val="002E2DAC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303"/>
    <w:rsid w:val="002F680B"/>
    <w:rsid w:val="002F6AA1"/>
    <w:rsid w:val="002F6FCF"/>
    <w:rsid w:val="002F72D4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E31"/>
    <w:rsid w:val="00303F2E"/>
    <w:rsid w:val="003042DA"/>
    <w:rsid w:val="00304CED"/>
    <w:rsid w:val="0030536C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631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A4B"/>
    <w:rsid w:val="00312B99"/>
    <w:rsid w:val="00312CC5"/>
    <w:rsid w:val="00312E3F"/>
    <w:rsid w:val="00313432"/>
    <w:rsid w:val="00314D60"/>
    <w:rsid w:val="00314FC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86E"/>
    <w:rsid w:val="00317A97"/>
    <w:rsid w:val="003201DA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DC8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0DEE"/>
    <w:rsid w:val="00351A41"/>
    <w:rsid w:val="00352393"/>
    <w:rsid w:val="00352B53"/>
    <w:rsid w:val="00352BBE"/>
    <w:rsid w:val="00352F8F"/>
    <w:rsid w:val="003531D9"/>
    <w:rsid w:val="003532B0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D55"/>
    <w:rsid w:val="00361D79"/>
    <w:rsid w:val="00361E51"/>
    <w:rsid w:val="00361F9B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671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877"/>
    <w:rsid w:val="00373E84"/>
    <w:rsid w:val="0037427C"/>
    <w:rsid w:val="003747EA"/>
    <w:rsid w:val="00374933"/>
    <w:rsid w:val="00374C97"/>
    <w:rsid w:val="00374DD3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6791"/>
    <w:rsid w:val="00376EF1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645"/>
    <w:rsid w:val="003977A4"/>
    <w:rsid w:val="003A0584"/>
    <w:rsid w:val="003A0E84"/>
    <w:rsid w:val="003A0FE8"/>
    <w:rsid w:val="003A1A81"/>
    <w:rsid w:val="003A2445"/>
    <w:rsid w:val="003A2449"/>
    <w:rsid w:val="003A2552"/>
    <w:rsid w:val="003A28C2"/>
    <w:rsid w:val="003A295C"/>
    <w:rsid w:val="003A2CCD"/>
    <w:rsid w:val="003A3025"/>
    <w:rsid w:val="003A30DB"/>
    <w:rsid w:val="003A3654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864"/>
    <w:rsid w:val="003A7BD3"/>
    <w:rsid w:val="003A7F00"/>
    <w:rsid w:val="003B0311"/>
    <w:rsid w:val="003B043F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3069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63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621"/>
    <w:rsid w:val="003D5770"/>
    <w:rsid w:val="003D5AE5"/>
    <w:rsid w:val="003D5DCB"/>
    <w:rsid w:val="003D5F98"/>
    <w:rsid w:val="003D5FF1"/>
    <w:rsid w:val="003D62E9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C4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481A"/>
    <w:rsid w:val="003F48D1"/>
    <w:rsid w:val="003F4B85"/>
    <w:rsid w:val="003F539A"/>
    <w:rsid w:val="003F55F9"/>
    <w:rsid w:val="003F5625"/>
    <w:rsid w:val="003F573B"/>
    <w:rsid w:val="003F58E2"/>
    <w:rsid w:val="003F5AD3"/>
    <w:rsid w:val="003F5B25"/>
    <w:rsid w:val="003F653A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B9"/>
    <w:rsid w:val="004047A0"/>
    <w:rsid w:val="00404D95"/>
    <w:rsid w:val="00405314"/>
    <w:rsid w:val="0040579A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1562"/>
    <w:rsid w:val="004215D7"/>
    <w:rsid w:val="004218CA"/>
    <w:rsid w:val="00421B72"/>
    <w:rsid w:val="00421BBC"/>
    <w:rsid w:val="00421EAB"/>
    <w:rsid w:val="0042237D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8C"/>
    <w:rsid w:val="00432964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09B"/>
    <w:rsid w:val="004354FE"/>
    <w:rsid w:val="004356F1"/>
    <w:rsid w:val="00435938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5B3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4F84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E41"/>
    <w:rsid w:val="004B71A4"/>
    <w:rsid w:val="004B75BC"/>
    <w:rsid w:val="004B78F3"/>
    <w:rsid w:val="004B796B"/>
    <w:rsid w:val="004C0065"/>
    <w:rsid w:val="004C039B"/>
    <w:rsid w:val="004C04F2"/>
    <w:rsid w:val="004C10D6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4B4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DC"/>
    <w:rsid w:val="004F14E3"/>
    <w:rsid w:val="004F17F6"/>
    <w:rsid w:val="004F1AE1"/>
    <w:rsid w:val="004F1F0C"/>
    <w:rsid w:val="004F23F9"/>
    <w:rsid w:val="004F2A5C"/>
    <w:rsid w:val="004F2C82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D36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8F7"/>
    <w:rsid w:val="0050518F"/>
    <w:rsid w:val="0050521F"/>
    <w:rsid w:val="00505E70"/>
    <w:rsid w:val="0050600F"/>
    <w:rsid w:val="005067A1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76"/>
    <w:rsid w:val="00517EF0"/>
    <w:rsid w:val="0052036F"/>
    <w:rsid w:val="005204DA"/>
    <w:rsid w:val="0052072E"/>
    <w:rsid w:val="005223CD"/>
    <w:rsid w:val="005227C0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24B8"/>
    <w:rsid w:val="005524C9"/>
    <w:rsid w:val="0055253B"/>
    <w:rsid w:val="00552FC6"/>
    <w:rsid w:val="005533B7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296"/>
    <w:rsid w:val="005563A7"/>
    <w:rsid w:val="005566E3"/>
    <w:rsid w:val="00556912"/>
    <w:rsid w:val="005573F7"/>
    <w:rsid w:val="00557B96"/>
    <w:rsid w:val="0056003A"/>
    <w:rsid w:val="0056078C"/>
    <w:rsid w:val="00560906"/>
    <w:rsid w:val="00560E56"/>
    <w:rsid w:val="005611B0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5D37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A28"/>
    <w:rsid w:val="00570BBC"/>
    <w:rsid w:val="00571473"/>
    <w:rsid w:val="00571823"/>
    <w:rsid w:val="00571DB7"/>
    <w:rsid w:val="00572293"/>
    <w:rsid w:val="00572797"/>
    <w:rsid w:val="00572E96"/>
    <w:rsid w:val="005730F7"/>
    <w:rsid w:val="00573601"/>
    <w:rsid w:val="00573B82"/>
    <w:rsid w:val="00573CE7"/>
    <w:rsid w:val="00573E45"/>
    <w:rsid w:val="0057426E"/>
    <w:rsid w:val="005744CF"/>
    <w:rsid w:val="005744FD"/>
    <w:rsid w:val="00574713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533"/>
    <w:rsid w:val="005815F5"/>
    <w:rsid w:val="005819DC"/>
    <w:rsid w:val="005824F6"/>
    <w:rsid w:val="0058254C"/>
    <w:rsid w:val="00582BD3"/>
    <w:rsid w:val="00583D3A"/>
    <w:rsid w:val="00583F77"/>
    <w:rsid w:val="00584C50"/>
    <w:rsid w:val="00584DB4"/>
    <w:rsid w:val="00584E91"/>
    <w:rsid w:val="005850C2"/>
    <w:rsid w:val="00585293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29A"/>
    <w:rsid w:val="0059029E"/>
    <w:rsid w:val="0059080C"/>
    <w:rsid w:val="00590B7D"/>
    <w:rsid w:val="00591171"/>
    <w:rsid w:val="005913EC"/>
    <w:rsid w:val="0059140F"/>
    <w:rsid w:val="005918A0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8D1"/>
    <w:rsid w:val="00593A70"/>
    <w:rsid w:val="00593FEE"/>
    <w:rsid w:val="00593FF0"/>
    <w:rsid w:val="00594055"/>
    <w:rsid w:val="0059492F"/>
    <w:rsid w:val="00594DF5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845"/>
    <w:rsid w:val="005B092A"/>
    <w:rsid w:val="005B0C99"/>
    <w:rsid w:val="005B17D0"/>
    <w:rsid w:val="005B1A12"/>
    <w:rsid w:val="005B26AF"/>
    <w:rsid w:val="005B2C77"/>
    <w:rsid w:val="005B34B8"/>
    <w:rsid w:val="005B34EF"/>
    <w:rsid w:val="005B3A36"/>
    <w:rsid w:val="005B3AF5"/>
    <w:rsid w:val="005B3BC3"/>
    <w:rsid w:val="005B3CE4"/>
    <w:rsid w:val="005B3D2C"/>
    <w:rsid w:val="005B3D4E"/>
    <w:rsid w:val="005B3E84"/>
    <w:rsid w:val="005B408A"/>
    <w:rsid w:val="005B417F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235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A3A"/>
    <w:rsid w:val="005E0368"/>
    <w:rsid w:val="005E0481"/>
    <w:rsid w:val="005E069E"/>
    <w:rsid w:val="005E0B69"/>
    <w:rsid w:val="005E0D21"/>
    <w:rsid w:val="005E0F1D"/>
    <w:rsid w:val="005E1114"/>
    <w:rsid w:val="005E12BF"/>
    <w:rsid w:val="005E1396"/>
    <w:rsid w:val="005E13F1"/>
    <w:rsid w:val="005E151D"/>
    <w:rsid w:val="005E17AE"/>
    <w:rsid w:val="005E1B1E"/>
    <w:rsid w:val="005E1C4A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1B12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4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E0E"/>
    <w:rsid w:val="00607F3D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985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17EFB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42FD"/>
    <w:rsid w:val="006443C8"/>
    <w:rsid w:val="0064482C"/>
    <w:rsid w:val="0064484B"/>
    <w:rsid w:val="0064491A"/>
    <w:rsid w:val="00645200"/>
    <w:rsid w:val="006454E2"/>
    <w:rsid w:val="006459A7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29B"/>
    <w:rsid w:val="006505FA"/>
    <w:rsid w:val="00650771"/>
    <w:rsid w:val="00650B7A"/>
    <w:rsid w:val="006514A7"/>
    <w:rsid w:val="006518DC"/>
    <w:rsid w:val="00651AC7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692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EC"/>
    <w:rsid w:val="00665B35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6D8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96A"/>
    <w:rsid w:val="00686AB1"/>
    <w:rsid w:val="00686CD9"/>
    <w:rsid w:val="00687127"/>
    <w:rsid w:val="006872B3"/>
    <w:rsid w:val="00687C2C"/>
    <w:rsid w:val="00687C38"/>
    <w:rsid w:val="006902EC"/>
    <w:rsid w:val="006902FA"/>
    <w:rsid w:val="0069065E"/>
    <w:rsid w:val="006906E9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FC"/>
    <w:rsid w:val="006A0401"/>
    <w:rsid w:val="006A077D"/>
    <w:rsid w:val="006A0997"/>
    <w:rsid w:val="006A0E1D"/>
    <w:rsid w:val="006A10B6"/>
    <w:rsid w:val="006A11FA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644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C015D"/>
    <w:rsid w:val="006C05A7"/>
    <w:rsid w:val="006C05F3"/>
    <w:rsid w:val="006C0850"/>
    <w:rsid w:val="006C0875"/>
    <w:rsid w:val="006C0A87"/>
    <w:rsid w:val="006C10EB"/>
    <w:rsid w:val="006C1828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898"/>
    <w:rsid w:val="006D3DC6"/>
    <w:rsid w:val="006D3FF1"/>
    <w:rsid w:val="006D45E4"/>
    <w:rsid w:val="006D47C6"/>
    <w:rsid w:val="006D48A8"/>
    <w:rsid w:val="006D5163"/>
    <w:rsid w:val="006D5824"/>
    <w:rsid w:val="006D58C5"/>
    <w:rsid w:val="006D5E6C"/>
    <w:rsid w:val="006D5EEA"/>
    <w:rsid w:val="006D6171"/>
    <w:rsid w:val="006D67A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61AE"/>
    <w:rsid w:val="006F6556"/>
    <w:rsid w:val="006F6561"/>
    <w:rsid w:val="006F6641"/>
    <w:rsid w:val="006F6835"/>
    <w:rsid w:val="006F6A85"/>
    <w:rsid w:val="006F6EDB"/>
    <w:rsid w:val="006F736D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F29"/>
    <w:rsid w:val="00705161"/>
    <w:rsid w:val="0070539A"/>
    <w:rsid w:val="00705556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600"/>
    <w:rsid w:val="00713906"/>
    <w:rsid w:val="007139C6"/>
    <w:rsid w:val="00713DCE"/>
    <w:rsid w:val="00714238"/>
    <w:rsid w:val="00714767"/>
    <w:rsid w:val="00714A80"/>
    <w:rsid w:val="00714FBA"/>
    <w:rsid w:val="007151FB"/>
    <w:rsid w:val="007156D1"/>
    <w:rsid w:val="007156D6"/>
    <w:rsid w:val="007157B2"/>
    <w:rsid w:val="00715B88"/>
    <w:rsid w:val="00715E65"/>
    <w:rsid w:val="00715EBF"/>
    <w:rsid w:val="00716110"/>
    <w:rsid w:val="00716B5A"/>
    <w:rsid w:val="0071718B"/>
    <w:rsid w:val="00717246"/>
    <w:rsid w:val="00717377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DF7"/>
    <w:rsid w:val="00734E53"/>
    <w:rsid w:val="007354ED"/>
    <w:rsid w:val="0073607E"/>
    <w:rsid w:val="00736264"/>
    <w:rsid w:val="007368E3"/>
    <w:rsid w:val="00736BDA"/>
    <w:rsid w:val="00736D6B"/>
    <w:rsid w:val="0073762D"/>
    <w:rsid w:val="007378BA"/>
    <w:rsid w:val="00737CAC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52"/>
    <w:rsid w:val="00743174"/>
    <w:rsid w:val="00743426"/>
    <w:rsid w:val="007439B9"/>
    <w:rsid w:val="00743BA5"/>
    <w:rsid w:val="00743BAA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5650"/>
    <w:rsid w:val="007659A7"/>
    <w:rsid w:val="007659B4"/>
    <w:rsid w:val="0076612A"/>
    <w:rsid w:val="00766154"/>
    <w:rsid w:val="00766753"/>
    <w:rsid w:val="00766BE3"/>
    <w:rsid w:val="00767037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3DAC"/>
    <w:rsid w:val="00774029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5FA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5031"/>
    <w:rsid w:val="007951EF"/>
    <w:rsid w:val="00795736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71F4"/>
    <w:rsid w:val="0079775F"/>
    <w:rsid w:val="007978F4"/>
    <w:rsid w:val="00797B08"/>
    <w:rsid w:val="007A04E4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6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897"/>
    <w:rsid w:val="007C0A4E"/>
    <w:rsid w:val="007C0AB7"/>
    <w:rsid w:val="007C0C1D"/>
    <w:rsid w:val="007C0DBF"/>
    <w:rsid w:val="007C11B3"/>
    <w:rsid w:val="007C11F1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748"/>
    <w:rsid w:val="007C6A1D"/>
    <w:rsid w:val="007C6F8E"/>
    <w:rsid w:val="007C734E"/>
    <w:rsid w:val="007C77F2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7100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22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413B"/>
    <w:rsid w:val="007F41F0"/>
    <w:rsid w:val="007F4507"/>
    <w:rsid w:val="007F47D3"/>
    <w:rsid w:val="007F4B3D"/>
    <w:rsid w:val="007F4C0E"/>
    <w:rsid w:val="007F4E1B"/>
    <w:rsid w:val="007F5448"/>
    <w:rsid w:val="007F56BE"/>
    <w:rsid w:val="007F5D1C"/>
    <w:rsid w:val="007F612F"/>
    <w:rsid w:val="007F62ED"/>
    <w:rsid w:val="007F7003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D74"/>
    <w:rsid w:val="00802191"/>
    <w:rsid w:val="00802221"/>
    <w:rsid w:val="008022C2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65A"/>
    <w:rsid w:val="00807700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B9"/>
    <w:rsid w:val="008128F8"/>
    <w:rsid w:val="00812C2A"/>
    <w:rsid w:val="00812ED5"/>
    <w:rsid w:val="0081332D"/>
    <w:rsid w:val="0081371E"/>
    <w:rsid w:val="00813910"/>
    <w:rsid w:val="00813BF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8E9"/>
    <w:rsid w:val="008219D4"/>
    <w:rsid w:val="00821D9F"/>
    <w:rsid w:val="0082223A"/>
    <w:rsid w:val="00822289"/>
    <w:rsid w:val="008223DE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D82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DB2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0F2B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85F"/>
    <w:rsid w:val="00872CE5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8F8"/>
    <w:rsid w:val="00877B2A"/>
    <w:rsid w:val="00877D8E"/>
    <w:rsid w:val="00880077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206A"/>
    <w:rsid w:val="00882111"/>
    <w:rsid w:val="00882630"/>
    <w:rsid w:val="00882BE6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AEB"/>
    <w:rsid w:val="00885BA0"/>
    <w:rsid w:val="00885F78"/>
    <w:rsid w:val="0088601A"/>
    <w:rsid w:val="008860B9"/>
    <w:rsid w:val="0088639C"/>
    <w:rsid w:val="008872C9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805"/>
    <w:rsid w:val="008908D3"/>
    <w:rsid w:val="00890AB8"/>
    <w:rsid w:val="00890C7C"/>
    <w:rsid w:val="00890D1F"/>
    <w:rsid w:val="0089142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008"/>
    <w:rsid w:val="008A2477"/>
    <w:rsid w:val="008A28C8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933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C01CF"/>
    <w:rsid w:val="008C04C8"/>
    <w:rsid w:val="008C084A"/>
    <w:rsid w:val="008C0B8E"/>
    <w:rsid w:val="008C0CFF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2091"/>
    <w:rsid w:val="008C20A8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970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DB6"/>
    <w:rsid w:val="008E2EC6"/>
    <w:rsid w:val="008E2FC8"/>
    <w:rsid w:val="008E317F"/>
    <w:rsid w:val="008E3391"/>
    <w:rsid w:val="008E3705"/>
    <w:rsid w:val="008E39E5"/>
    <w:rsid w:val="008E3AD8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2FC2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5E"/>
    <w:rsid w:val="00900B67"/>
    <w:rsid w:val="00900D2B"/>
    <w:rsid w:val="009010BE"/>
    <w:rsid w:val="009011AB"/>
    <w:rsid w:val="00901999"/>
    <w:rsid w:val="009019B7"/>
    <w:rsid w:val="00901A8D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3B1"/>
    <w:rsid w:val="009037F0"/>
    <w:rsid w:val="00903946"/>
    <w:rsid w:val="00904077"/>
    <w:rsid w:val="00904289"/>
    <w:rsid w:val="00904865"/>
    <w:rsid w:val="00904D4D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BA9"/>
    <w:rsid w:val="00913C4F"/>
    <w:rsid w:val="00913C81"/>
    <w:rsid w:val="00914468"/>
    <w:rsid w:val="00914812"/>
    <w:rsid w:val="00914BF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30034"/>
    <w:rsid w:val="00930252"/>
    <w:rsid w:val="0093069F"/>
    <w:rsid w:val="009309B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50"/>
    <w:rsid w:val="0093653B"/>
    <w:rsid w:val="0093670A"/>
    <w:rsid w:val="009367F4"/>
    <w:rsid w:val="00936DB5"/>
    <w:rsid w:val="009370CA"/>
    <w:rsid w:val="009372FC"/>
    <w:rsid w:val="0093757B"/>
    <w:rsid w:val="0093763E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BE1"/>
    <w:rsid w:val="00940DAC"/>
    <w:rsid w:val="009411BD"/>
    <w:rsid w:val="00941E76"/>
    <w:rsid w:val="00941F68"/>
    <w:rsid w:val="00942118"/>
    <w:rsid w:val="009422FB"/>
    <w:rsid w:val="0094259F"/>
    <w:rsid w:val="00942A25"/>
    <w:rsid w:val="00942A65"/>
    <w:rsid w:val="00942FDE"/>
    <w:rsid w:val="00943692"/>
    <w:rsid w:val="009439C5"/>
    <w:rsid w:val="00944004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63D"/>
    <w:rsid w:val="00953AFA"/>
    <w:rsid w:val="00953EE8"/>
    <w:rsid w:val="00953F13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7B9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020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514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266"/>
    <w:rsid w:val="0098361A"/>
    <w:rsid w:val="00983665"/>
    <w:rsid w:val="009837AC"/>
    <w:rsid w:val="00983A71"/>
    <w:rsid w:val="00983B40"/>
    <w:rsid w:val="00983BC0"/>
    <w:rsid w:val="00983EAF"/>
    <w:rsid w:val="00984002"/>
    <w:rsid w:val="0098408D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1AB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03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AD6"/>
    <w:rsid w:val="009A5DFC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1C5"/>
    <w:rsid w:val="009D32BF"/>
    <w:rsid w:val="009D339C"/>
    <w:rsid w:val="009D3475"/>
    <w:rsid w:val="009D34FF"/>
    <w:rsid w:val="009D362B"/>
    <w:rsid w:val="009D37AC"/>
    <w:rsid w:val="009D3A72"/>
    <w:rsid w:val="009D3BB5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27E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FE8"/>
    <w:rsid w:val="009F53E0"/>
    <w:rsid w:val="009F57D9"/>
    <w:rsid w:val="009F604F"/>
    <w:rsid w:val="009F639B"/>
    <w:rsid w:val="009F6450"/>
    <w:rsid w:val="009F66AA"/>
    <w:rsid w:val="009F68BD"/>
    <w:rsid w:val="009F6DD3"/>
    <w:rsid w:val="009F76A7"/>
    <w:rsid w:val="009F7749"/>
    <w:rsid w:val="009F7BD4"/>
    <w:rsid w:val="009F7CDA"/>
    <w:rsid w:val="009F7D94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E05"/>
    <w:rsid w:val="00A03E55"/>
    <w:rsid w:val="00A04274"/>
    <w:rsid w:val="00A0437C"/>
    <w:rsid w:val="00A04508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30B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78F"/>
    <w:rsid w:val="00A409ED"/>
    <w:rsid w:val="00A40C2A"/>
    <w:rsid w:val="00A40F57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BAC"/>
    <w:rsid w:val="00A47E70"/>
    <w:rsid w:val="00A5071C"/>
    <w:rsid w:val="00A50772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34F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F7F"/>
    <w:rsid w:val="00A7613D"/>
    <w:rsid w:val="00A7644C"/>
    <w:rsid w:val="00A764BE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0F52"/>
    <w:rsid w:val="00A810E9"/>
    <w:rsid w:val="00A81A69"/>
    <w:rsid w:val="00A81AAF"/>
    <w:rsid w:val="00A81BF9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77C"/>
    <w:rsid w:val="00A85FC1"/>
    <w:rsid w:val="00A86459"/>
    <w:rsid w:val="00A8665E"/>
    <w:rsid w:val="00A86BE3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3062"/>
    <w:rsid w:val="00AA38D2"/>
    <w:rsid w:val="00AA39B2"/>
    <w:rsid w:val="00AA3C90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6B4"/>
    <w:rsid w:val="00AB05AE"/>
    <w:rsid w:val="00AB07BD"/>
    <w:rsid w:val="00AB0A63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163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FD8"/>
    <w:rsid w:val="00AC315F"/>
    <w:rsid w:val="00AC3197"/>
    <w:rsid w:val="00AC32AC"/>
    <w:rsid w:val="00AC3333"/>
    <w:rsid w:val="00AC3688"/>
    <w:rsid w:val="00AC39B9"/>
    <w:rsid w:val="00AC3C01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299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FDA"/>
    <w:rsid w:val="00AD4A68"/>
    <w:rsid w:val="00AD4FAD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2D53"/>
    <w:rsid w:val="00B03067"/>
    <w:rsid w:val="00B03344"/>
    <w:rsid w:val="00B03415"/>
    <w:rsid w:val="00B03553"/>
    <w:rsid w:val="00B0391B"/>
    <w:rsid w:val="00B039EC"/>
    <w:rsid w:val="00B03D3E"/>
    <w:rsid w:val="00B044AE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11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0FB6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5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41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9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902"/>
    <w:rsid w:val="00B50EF4"/>
    <w:rsid w:val="00B51374"/>
    <w:rsid w:val="00B51635"/>
    <w:rsid w:val="00B5171F"/>
    <w:rsid w:val="00B52449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ED"/>
    <w:rsid w:val="00B67ACC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A71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6C4"/>
    <w:rsid w:val="00B8188A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9AF"/>
    <w:rsid w:val="00B859D3"/>
    <w:rsid w:val="00B85C77"/>
    <w:rsid w:val="00B85D0F"/>
    <w:rsid w:val="00B85EE4"/>
    <w:rsid w:val="00B8622F"/>
    <w:rsid w:val="00B863D4"/>
    <w:rsid w:val="00B86646"/>
    <w:rsid w:val="00B868CD"/>
    <w:rsid w:val="00B868FE"/>
    <w:rsid w:val="00B86F6A"/>
    <w:rsid w:val="00B871CB"/>
    <w:rsid w:val="00B87D04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EC"/>
    <w:rsid w:val="00B9372D"/>
    <w:rsid w:val="00B9376C"/>
    <w:rsid w:val="00B93D8B"/>
    <w:rsid w:val="00B93FAB"/>
    <w:rsid w:val="00B94005"/>
    <w:rsid w:val="00B94034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1CA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1EA"/>
    <w:rsid w:val="00BA7211"/>
    <w:rsid w:val="00BA72A8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15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469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E6"/>
    <w:rsid w:val="00BE3563"/>
    <w:rsid w:val="00BE3937"/>
    <w:rsid w:val="00BE3BE3"/>
    <w:rsid w:val="00BE4185"/>
    <w:rsid w:val="00BE4254"/>
    <w:rsid w:val="00BE4626"/>
    <w:rsid w:val="00BE4637"/>
    <w:rsid w:val="00BE4A14"/>
    <w:rsid w:val="00BE4AA1"/>
    <w:rsid w:val="00BE4B10"/>
    <w:rsid w:val="00BE4BFA"/>
    <w:rsid w:val="00BE51C5"/>
    <w:rsid w:val="00BE51F0"/>
    <w:rsid w:val="00BE6333"/>
    <w:rsid w:val="00BE6374"/>
    <w:rsid w:val="00BE641C"/>
    <w:rsid w:val="00BE6621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D51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5FE"/>
    <w:rsid w:val="00C136A0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601E"/>
    <w:rsid w:val="00C3611B"/>
    <w:rsid w:val="00C3640D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03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0F8C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B3F"/>
    <w:rsid w:val="00C77EE6"/>
    <w:rsid w:val="00C8018E"/>
    <w:rsid w:val="00C806E9"/>
    <w:rsid w:val="00C80B32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37F"/>
    <w:rsid w:val="00C9569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B23"/>
    <w:rsid w:val="00CB3C17"/>
    <w:rsid w:val="00CB3E66"/>
    <w:rsid w:val="00CB4049"/>
    <w:rsid w:val="00CB4417"/>
    <w:rsid w:val="00CB4841"/>
    <w:rsid w:val="00CB48EC"/>
    <w:rsid w:val="00CB4946"/>
    <w:rsid w:val="00CB4B4C"/>
    <w:rsid w:val="00CB54E9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8CB"/>
    <w:rsid w:val="00CC0E4B"/>
    <w:rsid w:val="00CC0F68"/>
    <w:rsid w:val="00CC13A2"/>
    <w:rsid w:val="00CC1B8E"/>
    <w:rsid w:val="00CC1E23"/>
    <w:rsid w:val="00CC2199"/>
    <w:rsid w:val="00CC2977"/>
    <w:rsid w:val="00CC2D23"/>
    <w:rsid w:val="00CC304B"/>
    <w:rsid w:val="00CC3362"/>
    <w:rsid w:val="00CC4254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FD1"/>
    <w:rsid w:val="00CC7FE2"/>
    <w:rsid w:val="00CD0177"/>
    <w:rsid w:val="00CD0208"/>
    <w:rsid w:val="00CD05C8"/>
    <w:rsid w:val="00CD06F2"/>
    <w:rsid w:val="00CD0C25"/>
    <w:rsid w:val="00CD0DD2"/>
    <w:rsid w:val="00CD0DDC"/>
    <w:rsid w:val="00CD1A92"/>
    <w:rsid w:val="00CD1D80"/>
    <w:rsid w:val="00CD1F55"/>
    <w:rsid w:val="00CD2354"/>
    <w:rsid w:val="00CD2443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35F"/>
    <w:rsid w:val="00CD75C7"/>
    <w:rsid w:val="00CD797C"/>
    <w:rsid w:val="00CE02BD"/>
    <w:rsid w:val="00CE0CBC"/>
    <w:rsid w:val="00CE10E8"/>
    <w:rsid w:val="00CE1354"/>
    <w:rsid w:val="00CE14B9"/>
    <w:rsid w:val="00CE1781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AD4"/>
    <w:rsid w:val="00CF0BCC"/>
    <w:rsid w:val="00CF1041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EAF"/>
    <w:rsid w:val="00D11F3A"/>
    <w:rsid w:val="00D12486"/>
    <w:rsid w:val="00D12553"/>
    <w:rsid w:val="00D12684"/>
    <w:rsid w:val="00D12738"/>
    <w:rsid w:val="00D128A1"/>
    <w:rsid w:val="00D1296E"/>
    <w:rsid w:val="00D12DDF"/>
    <w:rsid w:val="00D1356B"/>
    <w:rsid w:val="00D13616"/>
    <w:rsid w:val="00D13824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86D"/>
    <w:rsid w:val="00D52C65"/>
    <w:rsid w:val="00D52DEF"/>
    <w:rsid w:val="00D530E5"/>
    <w:rsid w:val="00D53161"/>
    <w:rsid w:val="00D533B2"/>
    <w:rsid w:val="00D53CB6"/>
    <w:rsid w:val="00D53D03"/>
    <w:rsid w:val="00D53E35"/>
    <w:rsid w:val="00D54206"/>
    <w:rsid w:val="00D54668"/>
    <w:rsid w:val="00D54944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5F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283"/>
    <w:rsid w:val="00D6544C"/>
    <w:rsid w:val="00D663DB"/>
    <w:rsid w:val="00D6647A"/>
    <w:rsid w:val="00D66BB1"/>
    <w:rsid w:val="00D66FA3"/>
    <w:rsid w:val="00D6701F"/>
    <w:rsid w:val="00D67393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BA3"/>
    <w:rsid w:val="00D73D81"/>
    <w:rsid w:val="00D742EE"/>
    <w:rsid w:val="00D74373"/>
    <w:rsid w:val="00D745D3"/>
    <w:rsid w:val="00D7496B"/>
    <w:rsid w:val="00D74B6B"/>
    <w:rsid w:val="00D7556A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80"/>
    <w:rsid w:val="00D80F0B"/>
    <w:rsid w:val="00D80FE5"/>
    <w:rsid w:val="00D810A2"/>
    <w:rsid w:val="00D810AE"/>
    <w:rsid w:val="00D81273"/>
    <w:rsid w:val="00D812E8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30A5"/>
    <w:rsid w:val="00D832ED"/>
    <w:rsid w:val="00D83954"/>
    <w:rsid w:val="00D83E1C"/>
    <w:rsid w:val="00D841AA"/>
    <w:rsid w:val="00D842FC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9CC"/>
    <w:rsid w:val="00D87AA8"/>
    <w:rsid w:val="00D87D58"/>
    <w:rsid w:val="00D901BC"/>
    <w:rsid w:val="00D9074A"/>
    <w:rsid w:val="00D907E9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75C"/>
    <w:rsid w:val="00DA6DAA"/>
    <w:rsid w:val="00DA7113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E94"/>
    <w:rsid w:val="00DB5403"/>
    <w:rsid w:val="00DB5AB4"/>
    <w:rsid w:val="00DB65CA"/>
    <w:rsid w:val="00DB6F41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6E"/>
    <w:rsid w:val="00DC7C24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C07"/>
    <w:rsid w:val="00DD53C5"/>
    <w:rsid w:val="00DD5535"/>
    <w:rsid w:val="00DD5676"/>
    <w:rsid w:val="00DD5984"/>
    <w:rsid w:val="00DD5A2E"/>
    <w:rsid w:val="00DD6039"/>
    <w:rsid w:val="00DD6AC8"/>
    <w:rsid w:val="00DD7083"/>
    <w:rsid w:val="00DD7283"/>
    <w:rsid w:val="00DD756B"/>
    <w:rsid w:val="00DD7A02"/>
    <w:rsid w:val="00DD7C3F"/>
    <w:rsid w:val="00DD7F1E"/>
    <w:rsid w:val="00DE002A"/>
    <w:rsid w:val="00DE024F"/>
    <w:rsid w:val="00DE0293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2F6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494"/>
    <w:rsid w:val="00DE6935"/>
    <w:rsid w:val="00DE70DA"/>
    <w:rsid w:val="00DE7540"/>
    <w:rsid w:val="00DE75FF"/>
    <w:rsid w:val="00DE7A52"/>
    <w:rsid w:val="00DE7BC7"/>
    <w:rsid w:val="00DE7C27"/>
    <w:rsid w:val="00DE7D8F"/>
    <w:rsid w:val="00DE7F71"/>
    <w:rsid w:val="00DF0071"/>
    <w:rsid w:val="00DF065A"/>
    <w:rsid w:val="00DF082A"/>
    <w:rsid w:val="00DF09FF"/>
    <w:rsid w:val="00DF0D3B"/>
    <w:rsid w:val="00DF10BE"/>
    <w:rsid w:val="00DF1512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7A5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917"/>
    <w:rsid w:val="00E20D18"/>
    <w:rsid w:val="00E210CC"/>
    <w:rsid w:val="00E21CA8"/>
    <w:rsid w:val="00E21F22"/>
    <w:rsid w:val="00E220E2"/>
    <w:rsid w:val="00E221B5"/>
    <w:rsid w:val="00E22C49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51A"/>
    <w:rsid w:val="00E2575A"/>
    <w:rsid w:val="00E25A00"/>
    <w:rsid w:val="00E25AE4"/>
    <w:rsid w:val="00E25EC9"/>
    <w:rsid w:val="00E26271"/>
    <w:rsid w:val="00E26611"/>
    <w:rsid w:val="00E26C3E"/>
    <w:rsid w:val="00E26D04"/>
    <w:rsid w:val="00E26FE9"/>
    <w:rsid w:val="00E2702A"/>
    <w:rsid w:val="00E27185"/>
    <w:rsid w:val="00E27A0E"/>
    <w:rsid w:val="00E27D04"/>
    <w:rsid w:val="00E3055C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353"/>
    <w:rsid w:val="00E334CC"/>
    <w:rsid w:val="00E338BE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CD1"/>
    <w:rsid w:val="00E41EAD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6C0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027B"/>
    <w:rsid w:val="00E50540"/>
    <w:rsid w:val="00E51799"/>
    <w:rsid w:val="00E51A41"/>
    <w:rsid w:val="00E52265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E0"/>
    <w:rsid w:val="00E637E9"/>
    <w:rsid w:val="00E63822"/>
    <w:rsid w:val="00E63A0A"/>
    <w:rsid w:val="00E63E80"/>
    <w:rsid w:val="00E644CF"/>
    <w:rsid w:val="00E64E54"/>
    <w:rsid w:val="00E64FE3"/>
    <w:rsid w:val="00E654CB"/>
    <w:rsid w:val="00E65813"/>
    <w:rsid w:val="00E65816"/>
    <w:rsid w:val="00E65824"/>
    <w:rsid w:val="00E65BFD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1174"/>
    <w:rsid w:val="00E71F3F"/>
    <w:rsid w:val="00E72498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FB6"/>
    <w:rsid w:val="00E810F9"/>
    <w:rsid w:val="00E8147F"/>
    <w:rsid w:val="00E81695"/>
    <w:rsid w:val="00E8182E"/>
    <w:rsid w:val="00E819E9"/>
    <w:rsid w:val="00E81CB5"/>
    <w:rsid w:val="00E82112"/>
    <w:rsid w:val="00E8251A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4C5"/>
    <w:rsid w:val="00E95771"/>
    <w:rsid w:val="00E95A77"/>
    <w:rsid w:val="00E95BE2"/>
    <w:rsid w:val="00E960FD"/>
    <w:rsid w:val="00E964E3"/>
    <w:rsid w:val="00E96AF3"/>
    <w:rsid w:val="00E96E13"/>
    <w:rsid w:val="00E96E20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D39"/>
    <w:rsid w:val="00EA6C13"/>
    <w:rsid w:val="00EA70C0"/>
    <w:rsid w:val="00EA714D"/>
    <w:rsid w:val="00EA7485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55"/>
    <w:rsid w:val="00EB67FC"/>
    <w:rsid w:val="00EB6DF1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2D8"/>
    <w:rsid w:val="00EC1C26"/>
    <w:rsid w:val="00EC1C71"/>
    <w:rsid w:val="00EC21F7"/>
    <w:rsid w:val="00EC2706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6480"/>
    <w:rsid w:val="00EE6725"/>
    <w:rsid w:val="00EE678D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0F85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1E9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1F2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8E"/>
    <w:rsid w:val="00F05AFF"/>
    <w:rsid w:val="00F05ECE"/>
    <w:rsid w:val="00F05FCC"/>
    <w:rsid w:val="00F064E4"/>
    <w:rsid w:val="00F06A23"/>
    <w:rsid w:val="00F06D73"/>
    <w:rsid w:val="00F06F64"/>
    <w:rsid w:val="00F06FC7"/>
    <w:rsid w:val="00F074A2"/>
    <w:rsid w:val="00F0752D"/>
    <w:rsid w:val="00F076F1"/>
    <w:rsid w:val="00F077E6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22B"/>
    <w:rsid w:val="00F112D7"/>
    <w:rsid w:val="00F11FFE"/>
    <w:rsid w:val="00F12B91"/>
    <w:rsid w:val="00F12B96"/>
    <w:rsid w:val="00F13289"/>
    <w:rsid w:val="00F13347"/>
    <w:rsid w:val="00F13349"/>
    <w:rsid w:val="00F13407"/>
    <w:rsid w:val="00F136F7"/>
    <w:rsid w:val="00F13EAB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C58"/>
    <w:rsid w:val="00F15E54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570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B4"/>
    <w:rsid w:val="00F41BCF"/>
    <w:rsid w:val="00F425A7"/>
    <w:rsid w:val="00F42BE7"/>
    <w:rsid w:val="00F430F3"/>
    <w:rsid w:val="00F43922"/>
    <w:rsid w:val="00F43FB4"/>
    <w:rsid w:val="00F44146"/>
    <w:rsid w:val="00F444DF"/>
    <w:rsid w:val="00F447BD"/>
    <w:rsid w:val="00F44865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38B"/>
    <w:rsid w:val="00F63C33"/>
    <w:rsid w:val="00F63FAD"/>
    <w:rsid w:val="00F640E7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066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24B"/>
    <w:rsid w:val="00F87402"/>
    <w:rsid w:val="00F8741C"/>
    <w:rsid w:val="00F8751D"/>
    <w:rsid w:val="00F90277"/>
    <w:rsid w:val="00F9054D"/>
    <w:rsid w:val="00F9072C"/>
    <w:rsid w:val="00F90A51"/>
    <w:rsid w:val="00F912C0"/>
    <w:rsid w:val="00F91AA9"/>
    <w:rsid w:val="00F91D45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41C1"/>
    <w:rsid w:val="00F942F0"/>
    <w:rsid w:val="00F94398"/>
    <w:rsid w:val="00F943E4"/>
    <w:rsid w:val="00F94400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08"/>
    <w:rsid w:val="00FA096D"/>
    <w:rsid w:val="00FA13EB"/>
    <w:rsid w:val="00FA17C9"/>
    <w:rsid w:val="00FA2098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BD9"/>
    <w:rsid w:val="00FB0D25"/>
    <w:rsid w:val="00FB0DB6"/>
    <w:rsid w:val="00FB0EC4"/>
    <w:rsid w:val="00FB0FE1"/>
    <w:rsid w:val="00FB1473"/>
    <w:rsid w:val="00FB1501"/>
    <w:rsid w:val="00FB172F"/>
    <w:rsid w:val="00FB188B"/>
    <w:rsid w:val="00FB1BB8"/>
    <w:rsid w:val="00FB1D26"/>
    <w:rsid w:val="00FB20F2"/>
    <w:rsid w:val="00FB225C"/>
    <w:rsid w:val="00FB240A"/>
    <w:rsid w:val="00FB2594"/>
    <w:rsid w:val="00FB26D1"/>
    <w:rsid w:val="00FB2812"/>
    <w:rsid w:val="00FB2966"/>
    <w:rsid w:val="00FB2C6F"/>
    <w:rsid w:val="00FB2CB8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99B"/>
    <w:rsid w:val="00FB7BE0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58"/>
    <w:rsid w:val="00FC4EA1"/>
    <w:rsid w:val="00FC54BA"/>
    <w:rsid w:val="00FC5899"/>
    <w:rsid w:val="00FC5C1D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5CD9"/>
    <w:rsid w:val="00FD6370"/>
    <w:rsid w:val="00FD678C"/>
    <w:rsid w:val="00FD6B96"/>
    <w:rsid w:val="00FD70EA"/>
    <w:rsid w:val="00FD71C2"/>
    <w:rsid w:val="00FD7367"/>
    <w:rsid w:val="00FD79BC"/>
    <w:rsid w:val="00FD7B05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E9F"/>
    <w:rsid w:val="00FE40E6"/>
    <w:rsid w:val="00FE469B"/>
    <w:rsid w:val="00FE49B8"/>
    <w:rsid w:val="00FE4D48"/>
    <w:rsid w:val="00FE4F91"/>
    <w:rsid w:val="00FE50A7"/>
    <w:rsid w:val="00FE511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106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E6721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uiPriority w:val="99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EFCDA-2374-412A-BA76-6C80397F8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39</TotalTime>
  <Pages>3</Pages>
  <Words>1452</Words>
  <Characters>8278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9711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Huawei</cp:lastModifiedBy>
  <cp:revision>16</cp:revision>
  <cp:lastPrinted>2017-01-22T10:11:00Z</cp:lastPrinted>
  <dcterms:created xsi:type="dcterms:W3CDTF">2019-04-18T11:23:00Z</dcterms:created>
  <dcterms:modified xsi:type="dcterms:W3CDTF">2019-05-02T13:38:00Z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(3)Zw31cWqwy+WLRAFw47kB269au5D7sgFWs983DcH+piv5wZsVQCu1wDI0V8JRxk1DPVDjRKjP
N2cQHXJpNgyu0Oh8DXFpY2ryLxcMezZZT8zcd1Prnc00CPmYrf6Ghy6+mwcJF532BEeJOOsa
GMEYsNplZzz2EgbKTR4xLsU/NJE9OA+4Hhp+4g5k6/QVHlfqaP48VgKyzmYjpAbDfkzFo/ii
mG40btmpZx7OXyktCV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7r6w6llkUu3cBuolZg5DSB0yU5wotuoSXpXsAGJ9ocQ/KZymobhJCd
r3RuQV5OjZJ+AccYGUbiBg1SWSZv6svPxzD39qpapgpqLgCIeqdBZBBE3YtqPyvLS1wiz3s1
TiDJLwIRxgLL4m8tlnL8hqTeUy6ut7GXuurT7m2rM14pA4hti1Pi6x7Yg6wHkMdRnKlUbWnd
wn1745gRRmo4BeiiIZLHTO6ZrvulNH6H43RQ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s01EtcWqrdBvk+dH46w4ciBFf9bONyf1Jw+I
V1V9dGTIaiN4awF/kGNj+d5jBqjkHUDfz98jWyapgiBZFnVMCHM=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1556500981</vt:lpwstr>
  </property>
</Properties>
</file>